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76AF41" w14:textId="77777777" w:rsidR="008864BA" w:rsidRDefault="008864BA"/>
    <w:tbl>
      <w:tblPr>
        <w:tblW w:w="0" w:type="auto"/>
        <w:tblLook w:val="0000" w:firstRow="0" w:lastRow="0" w:firstColumn="0" w:lastColumn="0" w:noHBand="0" w:noVBand="0"/>
      </w:tblPr>
      <w:tblGrid>
        <w:gridCol w:w="3450"/>
        <w:gridCol w:w="195"/>
        <w:gridCol w:w="4995"/>
      </w:tblGrid>
      <w:tr w:rsidR="00DA1190" w:rsidRPr="00E53098" w14:paraId="7F26D028" w14:textId="77777777">
        <w:tc>
          <w:tcPr>
            <w:tcW w:w="3450" w:type="dxa"/>
            <w:tcMar>
              <w:left w:w="0" w:type="dxa"/>
              <w:right w:w="0" w:type="dxa"/>
            </w:tcMar>
          </w:tcPr>
          <w:p w14:paraId="262E0717" w14:textId="77777777" w:rsidR="00DA1190" w:rsidRPr="00E53098" w:rsidRDefault="006E2862" w:rsidP="00284A4A">
            <w:pPr>
              <w:rPr>
                <w:rFonts w:cs="Arial"/>
              </w:rPr>
            </w:pPr>
            <w:r w:rsidRPr="00E53098">
              <w:rPr>
                <w:rFonts w:cs="Arial"/>
                <w:noProof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0" wp14:anchorId="77256020" wp14:editId="6FE5B63D">
                      <wp:simplePos x="0" y="0"/>
                      <wp:positionH relativeFrom="column">
                        <wp:posOffset>-471805</wp:posOffset>
                      </wp:positionH>
                      <wp:positionV relativeFrom="margin">
                        <wp:posOffset>3600450</wp:posOffset>
                      </wp:positionV>
                      <wp:extent cx="183515" cy="635"/>
                      <wp:effectExtent l="0" t="0" r="0" b="0"/>
                      <wp:wrapNone/>
                      <wp:docPr id="9" name="Lin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AE4DC6" id="Line 33" o:spid="_x0000_s1026" style="position:absolute;flip:x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" from="-37.15pt,283.5pt" to="-22.7pt,2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" o:allowoverlap="f">
                      <v:stroke startarrowwidth="narrow" startarrowlength="short" endarrowwidth="narrow" endarrowlength="short"/>
                      <w10:wrap anchory="margin"/>
                    </v:line>
                  </w:pict>
                </mc:Fallback>
              </mc:AlternateContent>
            </w:r>
          </w:p>
        </w:tc>
        <w:tc>
          <w:tcPr>
            <w:tcW w:w="195" w:type="dxa"/>
            <w:tcMar>
              <w:left w:w="0" w:type="dxa"/>
              <w:right w:w="0" w:type="dxa"/>
            </w:tcMar>
          </w:tcPr>
          <w:p w14:paraId="4ED2B2DB" w14:textId="77777777" w:rsidR="00DA1190" w:rsidRPr="00E53098" w:rsidRDefault="00DA1190" w:rsidP="00284A4A">
            <w:pPr>
              <w:rPr>
                <w:rFonts w:cs="Arial"/>
              </w:rPr>
            </w:pPr>
          </w:p>
        </w:tc>
        <w:tc>
          <w:tcPr>
            <w:tcW w:w="4995" w:type="dxa"/>
            <w:tcMar>
              <w:left w:w="0" w:type="dxa"/>
              <w:right w:w="0" w:type="dxa"/>
            </w:tcMar>
          </w:tcPr>
          <w:p w14:paraId="04244990" w14:textId="77777777" w:rsidR="00DA1190" w:rsidRPr="00E53098" w:rsidRDefault="006E2862" w:rsidP="000C1422">
            <w:r w:rsidRPr="00E53098">
              <w:rPr>
                <w:noProof/>
                <w:lang w:eastAsia="pt-PT"/>
              </w:rPr>
              <w:drawing>
                <wp:inline distT="0" distB="0" distL="0" distR="0" wp14:anchorId="5A8D43DC" wp14:editId="787138F1">
                  <wp:extent cx="1314450" cy="1022350"/>
                  <wp:effectExtent l="0" t="0" r="0" b="0"/>
                  <wp:docPr id="1" name="Picture 1" descr="EE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E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190" w:rsidRPr="00E53098" w14:paraId="12330B43" w14:textId="77777777">
        <w:tc>
          <w:tcPr>
            <w:tcW w:w="3450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0F0C8D3D" w14:textId="77777777" w:rsidR="00DA1190" w:rsidRPr="00E53098" w:rsidRDefault="00DA1190" w:rsidP="00284A4A">
            <w:pPr>
              <w:rPr>
                <w:rFonts w:cs="Arial"/>
              </w:rPr>
            </w:pPr>
          </w:p>
        </w:tc>
        <w:tc>
          <w:tcPr>
            <w:tcW w:w="195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6F9316A1" w14:textId="77777777" w:rsidR="00DA1190" w:rsidRPr="00E53098" w:rsidRDefault="00DA1190" w:rsidP="00284A4A">
            <w:pPr>
              <w:rPr>
                <w:rFonts w:cs="Arial"/>
              </w:rPr>
            </w:pPr>
          </w:p>
        </w:tc>
        <w:tc>
          <w:tcPr>
            <w:tcW w:w="4995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8D8048A" w14:textId="77777777" w:rsidR="00DA1190" w:rsidRPr="00E53098" w:rsidRDefault="00DA1190" w:rsidP="000C1422">
            <w:r w:rsidRPr="00E53098">
              <w:rPr>
                <w:rFonts w:cs="NewsGotTLig"/>
                <w:color w:val="848484"/>
              </w:rPr>
              <w:t xml:space="preserve">Escola de Engenharia – Conselho Científico </w:t>
            </w:r>
          </w:p>
        </w:tc>
      </w:tr>
    </w:tbl>
    <w:p w14:paraId="4B43B6D2" w14:textId="77777777" w:rsidR="00284A4A" w:rsidRPr="00BD3675" w:rsidRDefault="00284A4A">
      <w:pPr>
        <w:rPr>
          <w:rFonts w:cs="Arial"/>
          <w:sz w:val="14"/>
        </w:rPr>
      </w:pPr>
    </w:p>
    <w:p w14:paraId="7FC979F1" w14:textId="4114E5A6" w:rsidR="004D1D7C" w:rsidRPr="00E53098" w:rsidRDefault="00F67D3B" w:rsidP="004D1D7C">
      <w:pPr>
        <w:jc w:val="center"/>
        <w:rPr>
          <w:rFonts w:cs="Arial"/>
          <w:b/>
          <w:i/>
        </w:rPr>
      </w:pPr>
      <w:r w:rsidRPr="00E53098">
        <w:rPr>
          <w:rFonts w:cs="Arial"/>
          <w:b/>
          <w:i/>
        </w:rPr>
        <w:t>PEDIDO DE ADMISSÃO A TESE / PROGRAMA DOUTORAL</w:t>
      </w:r>
    </w:p>
    <w:p w14:paraId="6F5802B7" w14:textId="1776FD43" w:rsidR="002F6568" w:rsidRPr="00E53098" w:rsidRDefault="002F6568" w:rsidP="004D1D7C">
      <w:pPr>
        <w:jc w:val="center"/>
        <w:rPr>
          <w:rFonts w:cs="Arial"/>
          <w:i/>
        </w:rPr>
      </w:pPr>
      <w:r w:rsidRPr="00E53098">
        <w:rPr>
          <w:rFonts w:cs="Arial"/>
          <w:i/>
        </w:rPr>
        <w:t xml:space="preserve">Por </w:t>
      </w:r>
      <w:r w:rsidR="00BC50F2" w:rsidRPr="00E53098">
        <w:rPr>
          <w:rFonts w:cs="Arial"/>
          <w:i/>
        </w:rPr>
        <w:t>favor</w:t>
      </w:r>
      <w:r w:rsidR="00D2568A">
        <w:rPr>
          <w:rFonts w:cs="Arial"/>
          <w:i/>
        </w:rPr>
        <w:t>,</w:t>
      </w:r>
      <w:r w:rsidRPr="00E53098">
        <w:rPr>
          <w:rFonts w:cs="Arial"/>
          <w:i/>
        </w:rPr>
        <w:t xml:space="preserve"> </w:t>
      </w:r>
      <w:r w:rsidR="00BC50F2" w:rsidRPr="00E53098">
        <w:rPr>
          <w:rFonts w:cs="Arial"/>
          <w:i/>
        </w:rPr>
        <w:t>preencha o formulário s</w:t>
      </w:r>
      <w:r w:rsidRPr="00E53098">
        <w:rPr>
          <w:rFonts w:cs="Arial"/>
          <w:i/>
        </w:rPr>
        <w:t>eguinte</w:t>
      </w:r>
      <w:r w:rsidR="00765965" w:rsidRPr="00E53098">
        <w:rPr>
          <w:rFonts w:cs="Arial"/>
          <w:i/>
        </w:rPr>
        <w:t xml:space="preserve"> </w:t>
      </w:r>
      <w:r w:rsidR="00765965" w:rsidRPr="008B3C80">
        <w:rPr>
          <w:rFonts w:cs="Arial"/>
          <w:i/>
        </w:rPr>
        <w:t xml:space="preserve">e </w:t>
      </w:r>
      <w:r w:rsidR="00311D16">
        <w:rPr>
          <w:rFonts w:cs="Arial"/>
          <w:i/>
        </w:rPr>
        <w:t>converta</w:t>
      </w:r>
      <w:r w:rsidR="00004F24" w:rsidRPr="008B3C80">
        <w:rPr>
          <w:rFonts w:cs="Arial"/>
          <w:i/>
        </w:rPr>
        <w:t xml:space="preserve"> em formato pdf</w:t>
      </w:r>
    </w:p>
    <w:p w14:paraId="1E6D238A" w14:textId="77777777" w:rsidR="00284A4A" w:rsidRPr="00BD3675" w:rsidRDefault="00284A4A">
      <w:pPr>
        <w:rPr>
          <w:rFonts w:cs="Arial"/>
          <w:sz w:val="16"/>
        </w:rPr>
      </w:pPr>
    </w:p>
    <w:p w14:paraId="5BF91EC0" w14:textId="77777777" w:rsidR="00327543" w:rsidRPr="00BD3675" w:rsidRDefault="00327543">
      <w:pPr>
        <w:rPr>
          <w:rFonts w:cs="Arial"/>
          <w:sz w:val="16"/>
        </w:rPr>
      </w:pPr>
    </w:p>
    <w:p w14:paraId="7F1D9FBC" w14:textId="02A3AFFA" w:rsidR="00765965" w:rsidRPr="00E53098" w:rsidRDefault="000A396A" w:rsidP="005E3FE4">
      <w:pPr>
        <w:spacing w:line="336" w:lineRule="auto"/>
        <w:rPr>
          <w:rFonts w:cs="Arial"/>
        </w:rPr>
      </w:pPr>
      <w:r w:rsidRPr="00E53098">
        <w:rPr>
          <w:rFonts w:cs="Arial"/>
          <w:b/>
        </w:rPr>
        <w:t>Departamento de:</w:t>
      </w:r>
      <w:r w:rsidR="00A10CA8" w:rsidRPr="00E53098">
        <w:rPr>
          <w:rFonts w:cs="Arial"/>
          <w:b/>
        </w:rPr>
        <w:t xml:space="preserve"> </w:t>
      </w:r>
      <w:r w:rsidR="00B64F06">
        <w:rPr>
          <w:rFonts w:cs="Arial"/>
        </w:rPr>
        <w:fldChar w:fldCharType="begin">
          <w:ffData>
            <w:name w:val="Departamento"/>
            <w:enabled/>
            <w:calcOnExit/>
            <w:statusText w:type="text" w:val="Seleccione o Departamento"/>
            <w:ddList>
              <w:listEntry w:val="Engenharia Biológica"/>
              <w:listEntry w:val="Engenharia Civil"/>
              <w:listEntry w:val="Engenharia Mecânica"/>
              <w:listEntry w:val="Engenharia de Polímeros"/>
              <w:listEntry w:val="Engenharia Têxtil"/>
              <w:listEntry w:val="Informática"/>
              <w:listEntry w:val="Produção e Sistemas"/>
              <w:listEntry w:val="Sistemas de Informação"/>
              <w:listEntry w:val="Eletrónica Industrial"/>
              <w:listEntry w:val="Física (Esc. Ciências)"/>
            </w:ddList>
          </w:ffData>
        </w:fldChar>
      </w:r>
      <w:bookmarkStart w:id="0" w:name="Departamento"/>
      <w:r w:rsidR="00B64F06">
        <w:rPr>
          <w:rFonts w:cs="Arial"/>
        </w:rPr>
        <w:instrText xml:space="preserve"> FORMDROPDOWN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="00B64F06">
        <w:rPr>
          <w:rFonts w:cs="Arial"/>
        </w:rPr>
        <w:fldChar w:fldCharType="end"/>
      </w:r>
      <w:bookmarkEnd w:id="0"/>
    </w:p>
    <w:p w14:paraId="2E85F665" w14:textId="14C963F8" w:rsidR="00B70ADE" w:rsidRPr="00E53098" w:rsidRDefault="00B70ADE" w:rsidP="005E3FE4">
      <w:pPr>
        <w:spacing w:line="336" w:lineRule="auto"/>
        <w:rPr>
          <w:rFonts w:cs="Arial"/>
          <w:i/>
        </w:rPr>
      </w:pPr>
      <w:r w:rsidRPr="00E53098">
        <w:rPr>
          <w:rFonts w:cs="Arial"/>
          <w:b/>
        </w:rPr>
        <w:t>Centro de I</w:t>
      </w:r>
      <w:r w:rsidR="00CC4A35" w:rsidRPr="00E53098">
        <w:rPr>
          <w:rFonts w:cs="Arial"/>
          <w:b/>
        </w:rPr>
        <w:t>&amp;D</w:t>
      </w:r>
      <w:r w:rsidRPr="00E53098">
        <w:rPr>
          <w:rFonts w:cs="Arial"/>
          <w:b/>
        </w:rPr>
        <w:t xml:space="preserve">: </w:t>
      </w:r>
      <w:r w:rsidR="00B64F06">
        <w:rPr>
          <w:rFonts w:cs="Arial"/>
        </w:rPr>
        <w:fldChar w:fldCharType="begin">
          <w:ffData>
            <w:name w:val="CentroInvestigacao"/>
            <w:enabled/>
            <w:calcOnExit/>
            <w:ddList>
              <w:listEntry w:val="Centro ALGORITMI"/>
              <w:listEntry w:val="2C2T - Centro de Ciência e Tecnologia Têxtil"/>
              <w:listEntry w:val="CEB - Centro de Engenharia Biológica"/>
              <w:listEntry w:val="CMEMS - Centro Inv. em Microssist. Eletromecânicos"/>
              <w:listEntry w:val="CTAC - Centro de Território, Ambiente e Construção"/>
              <w:listEntry w:val="HASLab - Centro Investigação em Software Confiável"/>
              <w:listEntry w:val="IPC - Instituto de Polímeros e Compósitos"/>
              <w:listEntry w:val="ISISE - Inst. Sustent. e Inov. Estruturas de Eng."/>
              <w:listEntry w:val="MEtRICs-Centro de Eng. Mecânica e Sustentabilidade"/>
              <w:listEntry w:val="Centro de Física (Escola de Ciências)"/>
              <w:listEntry w:val="ICVS - Inst. Investig. Ciências da Vida e Saúde"/>
            </w:ddList>
          </w:ffData>
        </w:fldChar>
      </w:r>
      <w:bookmarkStart w:id="1" w:name="CentroInvestigacao"/>
      <w:r w:rsidR="00B64F06">
        <w:rPr>
          <w:rFonts w:cs="Arial"/>
        </w:rPr>
        <w:instrText xml:space="preserve"> FORMDROPDOWN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="00B64F06">
        <w:rPr>
          <w:rFonts w:cs="Arial"/>
        </w:rPr>
        <w:fldChar w:fldCharType="end"/>
      </w:r>
      <w:bookmarkEnd w:id="1"/>
    </w:p>
    <w:p w14:paraId="644A4759" w14:textId="77777777" w:rsidR="00701729" w:rsidRPr="00E53098" w:rsidRDefault="004D1D7C" w:rsidP="005E3FE4">
      <w:pPr>
        <w:spacing w:line="336" w:lineRule="auto"/>
        <w:rPr>
          <w:rFonts w:cs="Arial"/>
          <w:b/>
          <w:i/>
        </w:rPr>
      </w:pPr>
      <w:r w:rsidRPr="00E53098">
        <w:rPr>
          <w:rFonts w:cs="Arial"/>
          <w:b/>
        </w:rPr>
        <w:t>Nome Completo</w:t>
      </w:r>
      <w:r w:rsidR="00701729" w:rsidRPr="00E53098">
        <w:rPr>
          <w:rFonts w:cs="Arial"/>
          <w:b/>
        </w:rPr>
        <w:t xml:space="preserve"> do Candidato</w:t>
      </w:r>
      <w:r w:rsidR="00A10CA8" w:rsidRPr="00E53098">
        <w:rPr>
          <w:rFonts w:cs="Arial"/>
          <w:b/>
        </w:rPr>
        <w:t xml:space="preserve">: </w:t>
      </w:r>
      <w:bookmarkStart w:id="2" w:name="Nome_Candidato"/>
      <w:r w:rsidR="00704F1D" w:rsidRPr="00E53098">
        <w:rPr>
          <w:rFonts w:cs="Arial"/>
          <w:b/>
          <w:i/>
        </w:rPr>
        <w:fldChar w:fldCharType="begin">
          <w:ffData>
            <w:name w:val="Nome_Candidato"/>
            <w:enabled/>
            <w:calcOnExit/>
            <w:textInput>
              <w:default w:val="Nome"/>
            </w:textInput>
          </w:ffData>
        </w:fldChar>
      </w:r>
      <w:r w:rsidR="00704F1D" w:rsidRPr="00E53098">
        <w:rPr>
          <w:rFonts w:cs="Arial"/>
          <w:b/>
          <w:i/>
        </w:rPr>
        <w:instrText xml:space="preserve"> FORMTEXT </w:instrText>
      </w:r>
      <w:r w:rsidR="00704F1D" w:rsidRPr="00E53098">
        <w:rPr>
          <w:rFonts w:cs="Arial"/>
          <w:b/>
          <w:i/>
        </w:rPr>
      </w:r>
      <w:r w:rsidR="00704F1D" w:rsidRPr="00E53098">
        <w:rPr>
          <w:rFonts w:cs="Arial"/>
          <w:b/>
          <w:i/>
        </w:rPr>
        <w:fldChar w:fldCharType="separate"/>
      </w:r>
      <w:r w:rsidR="00F20D43">
        <w:rPr>
          <w:rFonts w:cs="Arial"/>
          <w:b/>
          <w:i/>
          <w:noProof/>
        </w:rPr>
        <w:t>Nome</w:t>
      </w:r>
      <w:r w:rsidR="00704F1D" w:rsidRPr="00E53098">
        <w:rPr>
          <w:rFonts w:cs="Arial"/>
          <w:b/>
          <w:i/>
        </w:rPr>
        <w:fldChar w:fldCharType="end"/>
      </w:r>
      <w:bookmarkEnd w:id="2"/>
    </w:p>
    <w:p w14:paraId="10A00630" w14:textId="77777777" w:rsidR="00F032AD" w:rsidRPr="00E53098" w:rsidRDefault="00F032AD" w:rsidP="005E3FE4">
      <w:pPr>
        <w:spacing w:line="336" w:lineRule="auto"/>
        <w:rPr>
          <w:rFonts w:cs="Arial"/>
        </w:rPr>
      </w:pPr>
      <w:r w:rsidRPr="00E53098">
        <w:rPr>
          <w:rFonts w:cs="Arial"/>
          <w:b/>
        </w:rPr>
        <w:t>Nº de Aluno</w:t>
      </w:r>
      <w:r w:rsidR="0044508D" w:rsidRPr="00E53098">
        <w:rPr>
          <w:rFonts w:cs="Arial"/>
          <w:b/>
        </w:rPr>
        <w:t xml:space="preserve"> (ID)</w:t>
      </w:r>
      <w:r w:rsidRPr="00E53098">
        <w:rPr>
          <w:rFonts w:cs="Arial"/>
          <w:b/>
        </w:rPr>
        <w:t xml:space="preserve">: </w:t>
      </w:r>
      <w:r w:rsidR="0046033A" w:rsidRPr="00E53098">
        <w:rPr>
          <w:rFonts w:cs="Arial"/>
        </w:rPr>
        <w:fldChar w:fldCharType="begin">
          <w:ffData>
            <w:name w:val="naluno"/>
            <w:enabled/>
            <w:calcOnExit/>
            <w:textInput>
              <w:default w:val="Nº de Aluno (ID)"/>
            </w:textInput>
          </w:ffData>
        </w:fldChar>
      </w:r>
      <w:bookmarkStart w:id="3" w:name="naluno"/>
      <w:r w:rsidR="0046033A" w:rsidRPr="00E53098">
        <w:rPr>
          <w:rFonts w:cs="Arial"/>
        </w:rPr>
        <w:instrText xml:space="preserve"> FORMTEXT </w:instrText>
      </w:r>
      <w:r w:rsidR="0046033A" w:rsidRPr="00E53098">
        <w:rPr>
          <w:rFonts w:cs="Arial"/>
        </w:rPr>
      </w:r>
      <w:r w:rsidR="0046033A" w:rsidRPr="00E53098">
        <w:rPr>
          <w:rFonts w:cs="Arial"/>
        </w:rPr>
        <w:fldChar w:fldCharType="separate"/>
      </w:r>
      <w:r w:rsidR="00F20D43">
        <w:rPr>
          <w:rFonts w:cs="Arial"/>
          <w:noProof/>
        </w:rPr>
        <w:t> </w:t>
      </w:r>
      <w:r w:rsidR="00F20D43">
        <w:rPr>
          <w:rFonts w:cs="Arial"/>
          <w:noProof/>
        </w:rPr>
        <w:t> </w:t>
      </w:r>
      <w:r w:rsidR="00F20D43">
        <w:rPr>
          <w:rFonts w:cs="Arial"/>
          <w:noProof/>
        </w:rPr>
        <w:t> </w:t>
      </w:r>
      <w:r w:rsidR="00F20D43">
        <w:rPr>
          <w:rFonts w:cs="Arial"/>
          <w:noProof/>
        </w:rPr>
        <w:t> </w:t>
      </w:r>
      <w:r w:rsidR="00F20D43">
        <w:rPr>
          <w:rFonts w:cs="Arial"/>
          <w:noProof/>
        </w:rPr>
        <w:t> </w:t>
      </w:r>
      <w:r w:rsidR="0046033A" w:rsidRPr="00E53098">
        <w:rPr>
          <w:rFonts w:cs="Arial"/>
        </w:rPr>
        <w:fldChar w:fldCharType="end"/>
      </w:r>
      <w:bookmarkEnd w:id="3"/>
    </w:p>
    <w:p w14:paraId="661A25A5" w14:textId="77777777" w:rsidR="00B871D3" w:rsidRPr="00E53098" w:rsidRDefault="00923D31" w:rsidP="005E3FE4">
      <w:pPr>
        <w:spacing w:line="336" w:lineRule="auto"/>
        <w:rPr>
          <w:rFonts w:cs="Arial"/>
        </w:rPr>
      </w:pPr>
      <w:r w:rsidRPr="00E53098">
        <w:rPr>
          <w:rFonts w:cs="Arial"/>
          <w:b/>
        </w:rPr>
        <w:t>Nº Cartão d</w:t>
      </w:r>
      <w:r w:rsidR="0069573E" w:rsidRPr="00E53098">
        <w:rPr>
          <w:rFonts w:cs="Arial"/>
          <w:b/>
        </w:rPr>
        <w:t>e</w:t>
      </w:r>
      <w:r w:rsidR="00892AFA" w:rsidRPr="00E53098">
        <w:rPr>
          <w:rFonts w:cs="Arial"/>
          <w:b/>
        </w:rPr>
        <w:t xml:space="preserve"> cidadão</w:t>
      </w:r>
      <w:r w:rsidR="0069573E" w:rsidRPr="00E53098">
        <w:rPr>
          <w:rFonts w:cs="Arial"/>
          <w:b/>
        </w:rPr>
        <w:t>/Passaporte</w:t>
      </w:r>
      <w:r w:rsidR="004D1D7C" w:rsidRPr="00E53098">
        <w:rPr>
          <w:rFonts w:cs="Arial"/>
          <w:b/>
        </w:rPr>
        <w:t xml:space="preserve">: </w:t>
      </w:r>
      <w:r w:rsidR="0069573E" w:rsidRPr="00E53098">
        <w:rPr>
          <w:rFonts w:cs="Arial"/>
        </w:rPr>
        <w:fldChar w:fldCharType="begin">
          <w:ffData>
            <w:name w:val="BI"/>
            <w:enabled/>
            <w:calcOnExit/>
            <w:textInput>
              <w:default w:val="Número BI/CC ou Passaporte"/>
            </w:textInput>
          </w:ffData>
        </w:fldChar>
      </w:r>
      <w:bookmarkStart w:id="4" w:name="BI"/>
      <w:r w:rsidR="0069573E" w:rsidRPr="00E53098">
        <w:rPr>
          <w:rFonts w:cs="Arial"/>
        </w:rPr>
        <w:instrText xml:space="preserve"> FORMTEXT </w:instrText>
      </w:r>
      <w:r w:rsidR="0069573E" w:rsidRPr="00E53098">
        <w:rPr>
          <w:rFonts w:cs="Arial"/>
        </w:rPr>
      </w:r>
      <w:r w:rsidR="0069573E" w:rsidRPr="00E53098">
        <w:rPr>
          <w:rFonts w:cs="Arial"/>
        </w:rPr>
        <w:fldChar w:fldCharType="separate"/>
      </w:r>
      <w:r w:rsidR="00F20D43">
        <w:rPr>
          <w:rFonts w:cs="Arial"/>
          <w:noProof/>
        </w:rPr>
        <w:t> </w:t>
      </w:r>
      <w:r w:rsidR="00F20D43">
        <w:rPr>
          <w:rFonts w:cs="Arial"/>
          <w:noProof/>
        </w:rPr>
        <w:t> </w:t>
      </w:r>
      <w:r w:rsidR="00F20D43">
        <w:rPr>
          <w:rFonts w:cs="Arial"/>
          <w:noProof/>
        </w:rPr>
        <w:t> </w:t>
      </w:r>
      <w:r w:rsidR="00F20D43">
        <w:rPr>
          <w:rFonts w:cs="Arial"/>
          <w:noProof/>
        </w:rPr>
        <w:t> </w:t>
      </w:r>
      <w:r w:rsidR="00F20D43">
        <w:rPr>
          <w:rFonts w:cs="Arial"/>
          <w:noProof/>
        </w:rPr>
        <w:t> </w:t>
      </w:r>
      <w:r w:rsidR="0069573E" w:rsidRPr="00E53098">
        <w:rPr>
          <w:rFonts w:cs="Arial"/>
        </w:rPr>
        <w:fldChar w:fldCharType="end"/>
      </w:r>
      <w:bookmarkEnd w:id="4"/>
    </w:p>
    <w:p w14:paraId="14230C5A" w14:textId="77777777" w:rsidR="00892AFA" w:rsidRPr="00E53098" w:rsidRDefault="00892AFA" w:rsidP="005E3FE4">
      <w:pPr>
        <w:spacing w:line="336" w:lineRule="auto"/>
        <w:rPr>
          <w:rFonts w:cs="Arial"/>
          <w:b/>
        </w:rPr>
      </w:pPr>
      <w:r w:rsidRPr="00E53098">
        <w:rPr>
          <w:rFonts w:cs="Arial"/>
          <w:b/>
        </w:rPr>
        <w:t>Data de validade</w:t>
      </w:r>
      <w:r w:rsidR="004D1D7C" w:rsidRPr="00E53098">
        <w:rPr>
          <w:rFonts w:cs="Arial"/>
          <w:b/>
        </w:rPr>
        <w:t xml:space="preserve">: </w:t>
      </w:r>
      <w:bookmarkStart w:id="5" w:name="ValidadeBI"/>
      <w:r w:rsidR="00704F1D" w:rsidRPr="00E53098">
        <w:rPr>
          <w:rFonts w:cs="Arial"/>
        </w:rPr>
        <w:fldChar w:fldCharType="begin">
          <w:ffData>
            <w:name w:val="ValidadeBI"/>
            <w:enabled/>
            <w:calcOnExit/>
            <w:textInput>
              <w:default w:val="Dia/Mês/Ano"/>
            </w:textInput>
          </w:ffData>
        </w:fldChar>
      </w:r>
      <w:r w:rsidR="00704F1D" w:rsidRPr="00E53098">
        <w:rPr>
          <w:rFonts w:cs="Arial"/>
        </w:rPr>
        <w:instrText xml:space="preserve"> FORMTEXT </w:instrText>
      </w:r>
      <w:r w:rsidR="00704F1D" w:rsidRPr="00E53098">
        <w:rPr>
          <w:rFonts w:cs="Arial"/>
        </w:rPr>
      </w:r>
      <w:r w:rsidR="00704F1D" w:rsidRPr="00E53098">
        <w:rPr>
          <w:rFonts w:cs="Arial"/>
        </w:rPr>
        <w:fldChar w:fldCharType="separate"/>
      </w:r>
      <w:r w:rsidR="00F20D43">
        <w:rPr>
          <w:rFonts w:cs="Arial"/>
          <w:noProof/>
        </w:rPr>
        <w:t>dia</w:t>
      </w:r>
      <w:r w:rsidR="00704F1D" w:rsidRPr="00E53098">
        <w:rPr>
          <w:rFonts w:cs="Arial"/>
          <w:noProof/>
        </w:rPr>
        <w:t>/</w:t>
      </w:r>
      <w:r w:rsidR="00F20D43">
        <w:rPr>
          <w:rFonts w:cs="Arial"/>
          <w:noProof/>
        </w:rPr>
        <w:t>mês</w:t>
      </w:r>
      <w:r w:rsidR="00704F1D" w:rsidRPr="00E53098">
        <w:rPr>
          <w:rFonts w:cs="Arial"/>
          <w:noProof/>
        </w:rPr>
        <w:t>/</w:t>
      </w:r>
      <w:r w:rsidR="00F20D43">
        <w:rPr>
          <w:rFonts w:cs="Arial"/>
          <w:noProof/>
        </w:rPr>
        <w:t>ano</w:t>
      </w:r>
      <w:r w:rsidR="00704F1D" w:rsidRPr="00E53098">
        <w:rPr>
          <w:rFonts w:cs="Arial"/>
        </w:rPr>
        <w:fldChar w:fldCharType="end"/>
      </w:r>
      <w:bookmarkEnd w:id="5"/>
    </w:p>
    <w:p w14:paraId="1F9D9145" w14:textId="77777777" w:rsidR="00802DC9" w:rsidRPr="00E53098" w:rsidRDefault="004D1D7C" w:rsidP="005E3FE4">
      <w:pPr>
        <w:spacing w:line="336" w:lineRule="auto"/>
        <w:rPr>
          <w:rFonts w:cs="Arial"/>
          <w:b/>
        </w:rPr>
      </w:pPr>
      <w:r w:rsidRPr="00E53098">
        <w:rPr>
          <w:rFonts w:cs="Arial"/>
          <w:b/>
        </w:rPr>
        <w:t xml:space="preserve">Naturalidade: </w:t>
      </w:r>
      <w:bookmarkStart w:id="6" w:name="Natural"/>
      <w:r w:rsidR="00704F1D" w:rsidRPr="00E53098">
        <w:rPr>
          <w:rFonts w:cs="Arial"/>
        </w:rPr>
        <w:fldChar w:fldCharType="begin">
          <w:ffData>
            <w:name w:val="Natural"/>
            <w:enabled/>
            <w:calcOnExit/>
            <w:textInput>
              <w:default w:val="Cidade Nascimento"/>
            </w:textInput>
          </w:ffData>
        </w:fldChar>
      </w:r>
      <w:r w:rsidR="00704F1D" w:rsidRPr="00E53098">
        <w:rPr>
          <w:rFonts w:cs="Arial"/>
        </w:rPr>
        <w:instrText xml:space="preserve"> FORMTEXT </w:instrText>
      </w:r>
      <w:r w:rsidR="00704F1D" w:rsidRPr="00E53098">
        <w:rPr>
          <w:rFonts w:cs="Arial"/>
        </w:rPr>
      </w:r>
      <w:r w:rsidR="00704F1D" w:rsidRPr="00E53098">
        <w:rPr>
          <w:rFonts w:cs="Arial"/>
        </w:rPr>
        <w:fldChar w:fldCharType="separate"/>
      </w:r>
      <w:r w:rsidR="00DA488E">
        <w:rPr>
          <w:rFonts w:cs="Arial"/>
          <w:noProof/>
        </w:rPr>
        <w:t>Cidade Nascimento</w:t>
      </w:r>
      <w:r w:rsidR="00704F1D" w:rsidRPr="00E53098">
        <w:rPr>
          <w:rFonts w:cs="Arial"/>
        </w:rPr>
        <w:fldChar w:fldCharType="end"/>
      </w:r>
      <w:bookmarkEnd w:id="6"/>
      <w:r w:rsidR="00BC50F2" w:rsidRPr="00E53098">
        <w:rPr>
          <w:rFonts w:cs="Arial"/>
          <w:b/>
          <w:i/>
        </w:rPr>
        <w:t xml:space="preserve">      </w:t>
      </w:r>
      <w:r w:rsidR="002F6568" w:rsidRPr="00E53098">
        <w:rPr>
          <w:rFonts w:cs="Arial"/>
          <w:b/>
          <w:i/>
        </w:rPr>
        <w:t xml:space="preserve">Nacionalidade: </w:t>
      </w:r>
      <w:bookmarkStart w:id="7" w:name="Nacionalidade"/>
      <w:r w:rsidR="00704F1D" w:rsidRPr="00E53098">
        <w:rPr>
          <w:rFonts w:cs="Arial"/>
        </w:rPr>
        <w:fldChar w:fldCharType="begin">
          <w:ffData>
            <w:name w:val="Nacionalidade"/>
            <w:enabled/>
            <w:calcOnExit/>
            <w:textInput>
              <w:default w:val="Nacionalidade"/>
            </w:textInput>
          </w:ffData>
        </w:fldChar>
      </w:r>
      <w:r w:rsidR="00704F1D" w:rsidRPr="00E53098">
        <w:rPr>
          <w:rFonts w:cs="Arial"/>
        </w:rPr>
        <w:instrText xml:space="preserve"> FORMTEXT </w:instrText>
      </w:r>
      <w:r w:rsidR="00704F1D" w:rsidRPr="00E53098">
        <w:rPr>
          <w:rFonts w:cs="Arial"/>
        </w:rPr>
      </w:r>
      <w:r w:rsidR="00704F1D" w:rsidRPr="00E53098">
        <w:rPr>
          <w:rFonts w:cs="Arial"/>
        </w:rPr>
        <w:fldChar w:fldCharType="separate"/>
      </w:r>
      <w:r w:rsidR="00DA488E">
        <w:rPr>
          <w:rFonts w:cs="Arial"/>
          <w:noProof/>
        </w:rPr>
        <w:t>Nacionalidade</w:t>
      </w:r>
      <w:r w:rsidR="00704F1D" w:rsidRPr="00E53098">
        <w:rPr>
          <w:rFonts w:cs="Arial"/>
        </w:rPr>
        <w:fldChar w:fldCharType="end"/>
      </w:r>
      <w:bookmarkEnd w:id="7"/>
    </w:p>
    <w:p w14:paraId="7ADABCDC" w14:textId="77777777" w:rsidR="004D1D7C" w:rsidRPr="00E53098" w:rsidRDefault="002F6568" w:rsidP="005E3FE4">
      <w:pPr>
        <w:spacing w:line="336" w:lineRule="auto"/>
        <w:rPr>
          <w:rFonts w:cs="Arial"/>
          <w:b/>
          <w:i/>
        </w:rPr>
      </w:pPr>
      <w:r w:rsidRPr="00E53098">
        <w:rPr>
          <w:rFonts w:cs="Arial"/>
          <w:b/>
        </w:rPr>
        <w:t>Morada</w:t>
      </w:r>
      <w:r w:rsidR="004D1D7C" w:rsidRPr="00E53098">
        <w:rPr>
          <w:rFonts w:cs="Arial"/>
          <w:b/>
        </w:rPr>
        <w:t xml:space="preserve">: </w:t>
      </w:r>
      <w:bookmarkStart w:id="8" w:name="Morada"/>
      <w:r w:rsidR="00704F1D" w:rsidRPr="00E53098">
        <w:rPr>
          <w:rFonts w:cs="Arial"/>
        </w:rPr>
        <w:fldChar w:fldCharType="begin">
          <w:ffData>
            <w:name w:val="Morada"/>
            <w:enabled/>
            <w:calcOnExit/>
            <w:textInput>
              <w:default w:val="Morada"/>
            </w:textInput>
          </w:ffData>
        </w:fldChar>
      </w:r>
      <w:r w:rsidR="00704F1D" w:rsidRPr="00E53098">
        <w:rPr>
          <w:rFonts w:cs="Arial"/>
        </w:rPr>
        <w:instrText xml:space="preserve"> FORMTEXT </w:instrText>
      </w:r>
      <w:r w:rsidR="00704F1D" w:rsidRPr="00E53098">
        <w:rPr>
          <w:rFonts w:cs="Arial"/>
        </w:rPr>
      </w:r>
      <w:r w:rsidR="00704F1D" w:rsidRPr="00E53098">
        <w:rPr>
          <w:rFonts w:cs="Arial"/>
        </w:rPr>
        <w:fldChar w:fldCharType="separate"/>
      </w:r>
      <w:r w:rsidR="00DA488E">
        <w:rPr>
          <w:rFonts w:cs="Arial"/>
          <w:noProof/>
        </w:rPr>
        <w:t>Morada</w:t>
      </w:r>
      <w:r w:rsidR="00704F1D" w:rsidRPr="00E53098">
        <w:rPr>
          <w:rFonts w:cs="Arial"/>
        </w:rPr>
        <w:fldChar w:fldCharType="end"/>
      </w:r>
      <w:bookmarkEnd w:id="8"/>
    </w:p>
    <w:p w14:paraId="348C37FD" w14:textId="77777777" w:rsidR="004D1D7C" w:rsidRPr="00E53098" w:rsidRDefault="004D1D7C" w:rsidP="005E3FE4">
      <w:pPr>
        <w:spacing w:line="336" w:lineRule="auto"/>
        <w:rPr>
          <w:rFonts w:cs="Arial"/>
          <w:b/>
          <w:i/>
        </w:rPr>
      </w:pPr>
      <w:r w:rsidRPr="00E53098">
        <w:rPr>
          <w:rFonts w:cs="Arial"/>
          <w:b/>
        </w:rPr>
        <w:t xml:space="preserve">Localidade: </w:t>
      </w:r>
      <w:bookmarkStart w:id="9" w:name="Localidade"/>
      <w:r w:rsidR="00704F1D" w:rsidRPr="00E53098">
        <w:rPr>
          <w:rFonts w:cs="Arial"/>
        </w:rPr>
        <w:fldChar w:fldCharType="begin">
          <w:ffData>
            <w:name w:val="Localidade"/>
            <w:enabled/>
            <w:calcOnExit/>
            <w:textInput>
              <w:default w:val="Localidade"/>
            </w:textInput>
          </w:ffData>
        </w:fldChar>
      </w:r>
      <w:r w:rsidR="00704F1D" w:rsidRPr="00E53098">
        <w:rPr>
          <w:rFonts w:cs="Arial"/>
        </w:rPr>
        <w:instrText xml:space="preserve"> FORMTEXT </w:instrText>
      </w:r>
      <w:r w:rsidR="00704F1D" w:rsidRPr="00E53098">
        <w:rPr>
          <w:rFonts w:cs="Arial"/>
        </w:rPr>
      </w:r>
      <w:r w:rsidR="00704F1D" w:rsidRPr="00E53098">
        <w:rPr>
          <w:rFonts w:cs="Arial"/>
        </w:rPr>
        <w:fldChar w:fldCharType="separate"/>
      </w:r>
      <w:r w:rsidR="00DA488E">
        <w:rPr>
          <w:rFonts w:cs="Arial"/>
          <w:noProof/>
        </w:rPr>
        <w:t>Localidade</w:t>
      </w:r>
      <w:r w:rsidR="00704F1D" w:rsidRPr="00E53098">
        <w:rPr>
          <w:rFonts w:cs="Arial"/>
        </w:rPr>
        <w:fldChar w:fldCharType="end"/>
      </w:r>
      <w:bookmarkEnd w:id="9"/>
      <w:r w:rsidR="002F6568" w:rsidRPr="00E53098">
        <w:rPr>
          <w:rFonts w:cs="Arial"/>
          <w:b/>
          <w:i/>
        </w:rPr>
        <w:tab/>
      </w:r>
      <w:r w:rsidR="002F6568" w:rsidRPr="00E53098">
        <w:rPr>
          <w:rFonts w:cs="Arial"/>
          <w:b/>
          <w:i/>
        </w:rPr>
        <w:tab/>
      </w:r>
      <w:r w:rsidR="00004F24">
        <w:rPr>
          <w:rFonts w:cs="Arial"/>
          <w:b/>
          <w:i/>
        </w:rPr>
        <w:tab/>
      </w:r>
      <w:r w:rsidR="002F6568" w:rsidRPr="00E53098">
        <w:rPr>
          <w:rFonts w:cs="Arial"/>
          <w:b/>
        </w:rPr>
        <w:t xml:space="preserve">Código Postal: </w:t>
      </w:r>
      <w:r w:rsidR="00EA7A05">
        <w:rPr>
          <w:rFonts w:cs="Arial"/>
        </w:rPr>
        <w:fldChar w:fldCharType="begin">
          <w:ffData>
            <w:name w:val="CP"/>
            <w:enabled/>
            <w:calcOnExit/>
            <w:textInput>
              <w:default w:val="XXXX-XXX"/>
            </w:textInput>
          </w:ffData>
        </w:fldChar>
      </w:r>
      <w:bookmarkStart w:id="10" w:name="CP"/>
      <w:r w:rsidR="00EA7A05">
        <w:rPr>
          <w:rFonts w:cs="Arial"/>
        </w:rPr>
        <w:instrText xml:space="preserve"> FORMTEXT </w:instrText>
      </w:r>
      <w:r w:rsidR="00EA7A05">
        <w:rPr>
          <w:rFonts w:cs="Arial"/>
        </w:rPr>
      </w:r>
      <w:r w:rsidR="00EA7A05">
        <w:rPr>
          <w:rFonts w:cs="Arial"/>
        </w:rPr>
        <w:fldChar w:fldCharType="separate"/>
      </w:r>
      <w:r w:rsidR="00EA7A05">
        <w:rPr>
          <w:rFonts w:cs="Arial"/>
          <w:noProof/>
        </w:rPr>
        <w:t>XXXX-XXX</w:t>
      </w:r>
      <w:r w:rsidR="00EA7A05">
        <w:rPr>
          <w:rFonts w:cs="Arial"/>
        </w:rPr>
        <w:fldChar w:fldCharType="end"/>
      </w:r>
      <w:bookmarkEnd w:id="10"/>
    </w:p>
    <w:p w14:paraId="024CA654" w14:textId="77777777" w:rsidR="00BC50F2" w:rsidRPr="00E53098" w:rsidRDefault="00C45548" w:rsidP="005E3FE4">
      <w:pPr>
        <w:spacing w:line="336" w:lineRule="auto"/>
        <w:rPr>
          <w:rFonts w:cs="Arial"/>
          <w:b/>
        </w:rPr>
      </w:pPr>
      <w:r w:rsidRPr="00E53098">
        <w:rPr>
          <w:rFonts w:cs="Arial"/>
          <w:b/>
        </w:rPr>
        <w:t>E-mail</w:t>
      </w:r>
      <w:r w:rsidR="002F6568" w:rsidRPr="00E53098">
        <w:rPr>
          <w:rFonts w:cs="Arial"/>
          <w:b/>
        </w:rPr>
        <w:t xml:space="preserve">: </w:t>
      </w:r>
      <w:bookmarkStart w:id="11" w:name="Email"/>
      <w:r w:rsidR="00704F1D" w:rsidRPr="00E53098">
        <w:rPr>
          <w:rFonts w:cs="Arial"/>
        </w:rPr>
        <w:fldChar w:fldCharType="begin">
          <w:ffData>
            <w:name w:val="Email"/>
            <w:enabled/>
            <w:calcOnExit/>
            <w:textInput>
              <w:default w:val="E-mail"/>
            </w:textInput>
          </w:ffData>
        </w:fldChar>
      </w:r>
      <w:r w:rsidR="00704F1D" w:rsidRPr="00E53098">
        <w:rPr>
          <w:rFonts w:cs="Arial"/>
        </w:rPr>
        <w:instrText xml:space="preserve"> FORMTEXT </w:instrText>
      </w:r>
      <w:r w:rsidR="00704F1D" w:rsidRPr="00E53098">
        <w:rPr>
          <w:rFonts w:cs="Arial"/>
        </w:rPr>
      </w:r>
      <w:r w:rsidR="00704F1D" w:rsidRPr="00E53098">
        <w:rPr>
          <w:rFonts w:cs="Arial"/>
        </w:rPr>
        <w:fldChar w:fldCharType="separate"/>
      </w:r>
      <w:r w:rsidR="00DA488E" w:rsidRPr="00DA488E">
        <w:rPr>
          <w:rFonts w:cs="Arial"/>
          <w:noProof/>
        </w:rPr>
        <w:t>e-mail</w:t>
      </w:r>
      <w:r w:rsidR="00704F1D" w:rsidRPr="00E53098">
        <w:rPr>
          <w:rFonts w:cs="Arial"/>
        </w:rPr>
        <w:fldChar w:fldCharType="end"/>
      </w:r>
      <w:bookmarkEnd w:id="11"/>
      <w:r w:rsidR="00BC50F2" w:rsidRPr="00E53098">
        <w:rPr>
          <w:rFonts w:cs="Arial"/>
          <w:b/>
        </w:rPr>
        <w:t xml:space="preserve"> </w:t>
      </w:r>
      <w:r w:rsidR="00F61E32" w:rsidRPr="00E53098">
        <w:rPr>
          <w:rFonts w:cs="Arial"/>
          <w:b/>
        </w:rPr>
        <w:tab/>
      </w:r>
      <w:r w:rsidR="00F61E32" w:rsidRPr="00E53098">
        <w:rPr>
          <w:rFonts w:cs="Arial"/>
          <w:b/>
        </w:rPr>
        <w:tab/>
      </w:r>
      <w:r w:rsidR="00F61E32" w:rsidRPr="00E53098">
        <w:rPr>
          <w:rFonts w:cs="Arial"/>
          <w:b/>
        </w:rPr>
        <w:tab/>
      </w:r>
      <w:r w:rsidR="00F61E32" w:rsidRPr="00E53098">
        <w:rPr>
          <w:rFonts w:cs="Arial"/>
          <w:b/>
        </w:rPr>
        <w:tab/>
        <w:t xml:space="preserve">Telemóvel: </w:t>
      </w:r>
      <w:r w:rsidR="00704F1D" w:rsidRPr="00E53098">
        <w:rPr>
          <w:rFonts w:cs="Arial"/>
        </w:rPr>
        <w:fldChar w:fldCharType="begin">
          <w:ffData>
            <w:name w:val=""/>
            <w:enabled/>
            <w:calcOnExit/>
            <w:textInput>
              <w:default w:val="Telemóvel"/>
            </w:textInput>
          </w:ffData>
        </w:fldChar>
      </w:r>
      <w:r w:rsidR="00704F1D" w:rsidRPr="00E53098">
        <w:rPr>
          <w:rFonts w:cs="Arial"/>
        </w:rPr>
        <w:instrText xml:space="preserve"> FORMTEXT </w:instrText>
      </w:r>
      <w:r w:rsidR="00704F1D" w:rsidRPr="00E53098">
        <w:rPr>
          <w:rFonts w:cs="Arial"/>
        </w:rPr>
      </w:r>
      <w:r w:rsidR="00704F1D" w:rsidRPr="00E53098">
        <w:rPr>
          <w:rFonts w:cs="Arial"/>
        </w:rPr>
        <w:fldChar w:fldCharType="separate"/>
      </w:r>
      <w:r w:rsidR="00DA488E">
        <w:rPr>
          <w:rFonts w:cs="Arial"/>
          <w:noProof/>
        </w:rPr>
        <w:t>Telemóvel</w:t>
      </w:r>
      <w:r w:rsidR="00704F1D" w:rsidRPr="00E53098">
        <w:rPr>
          <w:rFonts w:cs="Arial"/>
        </w:rPr>
        <w:fldChar w:fldCharType="end"/>
      </w:r>
    </w:p>
    <w:p w14:paraId="51958795" w14:textId="77777777" w:rsidR="00F61E32" w:rsidRPr="00BD3675" w:rsidRDefault="00BD3675" w:rsidP="005E3FE4">
      <w:pPr>
        <w:spacing w:line="336" w:lineRule="auto"/>
        <w:rPr>
          <w:rFonts w:cs="Arial"/>
          <w:b/>
        </w:rPr>
      </w:pPr>
      <w:r w:rsidRPr="00BD3675">
        <w:rPr>
          <w:rFonts w:cs="Arial"/>
          <w:b/>
        </w:rPr>
        <w:t>Habilitações:</w:t>
      </w:r>
    </w:p>
    <w:p w14:paraId="707F3944" w14:textId="77777777" w:rsidR="00F61E32" w:rsidRPr="0070024C" w:rsidRDefault="008327B1" w:rsidP="0070024C">
      <w:pPr>
        <w:tabs>
          <w:tab w:val="right" w:pos="3119"/>
        </w:tabs>
        <w:spacing w:line="336" w:lineRule="auto"/>
        <w:ind w:firstLine="340"/>
        <w:rPr>
          <w:rFonts w:cs="Arial"/>
          <w:b/>
          <w:i/>
        </w:rPr>
      </w:pPr>
      <w:r>
        <w:rPr>
          <w:rFonts w:cs="Arial"/>
          <w:b/>
        </w:rPr>
        <w:tab/>
      </w:r>
      <w:r w:rsidR="00F61E32" w:rsidRPr="0070024C">
        <w:rPr>
          <w:rFonts w:cs="Arial"/>
          <w:b/>
        </w:rPr>
        <w:t>Licenciatura/Mestrado Integrado:</w:t>
      </w:r>
      <w:r w:rsidRPr="0070024C">
        <w:rPr>
          <w:rFonts w:cs="Arial"/>
        </w:rPr>
        <w:t xml:space="preserve"> </w:t>
      </w:r>
      <w:r w:rsidR="00704F1D" w:rsidRPr="0070024C">
        <w:rPr>
          <w:rFonts w:cs="Arial"/>
          <w:i/>
        </w:rPr>
        <w:fldChar w:fldCharType="begin">
          <w:ffData>
            <w:name w:val=""/>
            <w:enabled/>
            <w:calcOnExit/>
            <w:textInput>
              <w:default w:val="Licenciatura ou Mestrado Integrado"/>
            </w:textInput>
          </w:ffData>
        </w:fldChar>
      </w:r>
      <w:r w:rsidR="00704F1D" w:rsidRPr="0070024C">
        <w:rPr>
          <w:rFonts w:cs="Arial"/>
          <w:i/>
        </w:rPr>
        <w:instrText xml:space="preserve"> FORMTEXT </w:instrText>
      </w:r>
      <w:r w:rsidR="00704F1D" w:rsidRPr="0070024C">
        <w:rPr>
          <w:rFonts w:cs="Arial"/>
          <w:i/>
        </w:rPr>
      </w:r>
      <w:r w:rsidR="00704F1D" w:rsidRPr="0070024C">
        <w:rPr>
          <w:rFonts w:cs="Arial"/>
          <w:i/>
        </w:rPr>
        <w:fldChar w:fldCharType="separate"/>
      </w:r>
      <w:r w:rsidR="00DA488E" w:rsidRPr="0070024C">
        <w:rPr>
          <w:rFonts w:cs="Arial"/>
          <w:i/>
          <w:noProof/>
        </w:rPr>
        <w:t>Licenciatura/</w:t>
      </w:r>
      <w:r w:rsidR="00704F1D" w:rsidRPr="0070024C">
        <w:rPr>
          <w:rFonts w:cs="Arial"/>
          <w:i/>
          <w:noProof/>
        </w:rPr>
        <w:t>Mestrado Integrado</w:t>
      </w:r>
      <w:r w:rsidR="006B24AA" w:rsidRPr="0070024C">
        <w:rPr>
          <w:rFonts w:cs="Arial"/>
          <w:i/>
          <w:noProof/>
        </w:rPr>
        <w:t xml:space="preserve"> em </w:t>
      </w:r>
      <w:r w:rsidR="00DA488E" w:rsidRPr="0070024C">
        <w:rPr>
          <w:rFonts w:cs="Arial"/>
          <w:i/>
          <w:noProof/>
        </w:rPr>
        <w:t>…</w:t>
      </w:r>
      <w:r w:rsidR="00704F1D" w:rsidRPr="0070024C">
        <w:rPr>
          <w:rFonts w:cs="Arial"/>
          <w:i/>
        </w:rPr>
        <w:fldChar w:fldCharType="end"/>
      </w:r>
    </w:p>
    <w:p w14:paraId="5BC4EA40" w14:textId="70F3E4E5" w:rsidR="00CC4A35" w:rsidRPr="0070024C" w:rsidRDefault="00CC4A35" w:rsidP="0070024C">
      <w:pPr>
        <w:spacing w:line="336" w:lineRule="auto"/>
        <w:ind w:left="2268"/>
        <w:rPr>
          <w:rFonts w:cs="Arial"/>
          <w:b/>
          <w:i/>
        </w:rPr>
      </w:pPr>
      <w:r w:rsidRPr="0070024C">
        <w:rPr>
          <w:rFonts w:cs="Arial"/>
          <w:b/>
        </w:rPr>
        <w:t>Instituição:</w:t>
      </w:r>
      <w:r w:rsidRPr="0070024C">
        <w:rPr>
          <w:rFonts w:cs="Arial"/>
          <w:i/>
        </w:rPr>
        <w:t xml:space="preserve"> </w:t>
      </w:r>
      <w:r w:rsidR="00704F1D" w:rsidRPr="0070024C">
        <w:rPr>
          <w:rFonts w:cs="Arial"/>
          <w:i/>
        </w:rPr>
        <w:fldChar w:fldCharType="begin">
          <w:ffData>
            <w:name w:val=""/>
            <w:enabled/>
            <w:calcOnExit/>
            <w:textInput>
              <w:default w:val="Nome da Instituição"/>
            </w:textInput>
          </w:ffData>
        </w:fldChar>
      </w:r>
      <w:r w:rsidR="00704F1D" w:rsidRPr="0070024C">
        <w:rPr>
          <w:rFonts w:cs="Arial"/>
          <w:i/>
        </w:rPr>
        <w:instrText xml:space="preserve"> FORMTEXT </w:instrText>
      </w:r>
      <w:r w:rsidR="00704F1D" w:rsidRPr="0070024C">
        <w:rPr>
          <w:rFonts w:cs="Arial"/>
          <w:i/>
        </w:rPr>
      </w:r>
      <w:r w:rsidR="00704F1D" w:rsidRPr="0070024C">
        <w:rPr>
          <w:rFonts w:cs="Arial"/>
          <w:i/>
        </w:rPr>
        <w:fldChar w:fldCharType="separate"/>
      </w:r>
      <w:r w:rsidR="00DA488E" w:rsidRPr="0070024C">
        <w:rPr>
          <w:rFonts w:cs="Arial"/>
          <w:i/>
          <w:noProof/>
        </w:rPr>
        <w:t>Nome da Instituição</w:t>
      </w:r>
      <w:r w:rsidR="00704F1D" w:rsidRPr="0070024C">
        <w:rPr>
          <w:rFonts w:cs="Arial"/>
          <w:i/>
        </w:rPr>
        <w:fldChar w:fldCharType="end"/>
      </w:r>
    </w:p>
    <w:p w14:paraId="2C5B7F87" w14:textId="77777777" w:rsidR="00CC4A35" w:rsidRPr="0070024C" w:rsidRDefault="00CC4A35" w:rsidP="0070024C">
      <w:pPr>
        <w:spacing w:line="336" w:lineRule="auto"/>
        <w:ind w:left="2342"/>
        <w:rPr>
          <w:rFonts w:cs="Arial"/>
          <w:b/>
          <w:i/>
        </w:rPr>
      </w:pPr>
      <w:r w:rsidRPr="0070024C">
        <w:rPr>
          <w:rFonts w:cs="Arial"/>
          <w:b/>
        </w:rPr>
        <w:t>Mestrado:</w:t>
      </w:r>
      <w:r w:rsidRPr="0070024C">
        <w:rPr>
          <w:rFonts w:cs="Arial"/>
        </w:rPr>
        <w:t xml:space="preserve"> </w:t>
      </w:r>
      <w:r w:rsidR="00704F1D" w:rsidRPr="0070024C">
        <w:rPr>
          <w:rFonts w:cs="Arial"/>
          <w:i/>
        </w:rPr>
        <w:fldChar w:fldCharType="begin">
          <w:ffData>
            <w:name w:val=""/>
            <w:enabled/>
            <w:calcOnExit/>
            <w:textInput>
              <w:default w:val="Designação de Mestrado (Não Integrado)"/>
            </w:textInput>
          </w:ffData>
        </w:fldChar>
      </w:r>
      <w:r w:rsidR="00704F1D" w:rsidRPr="0070024C">
        <w:rPr>
          <w:rFonts w:cs="Arial"/>
          <w:i/>
        </w:rPr>
        <w:instrText xml:space="preserve"> FORMTEXT </w:instrText>
      </w:r>
      <w:r w:rsidR="00704F1D" w:rsidRPr="0070024C">
        <w:rPr>
          <w:rFonts w:cs="Arial"/>
          <w:i/>
        </w:rPr>
      </w:r>
      <w:r w:rsidR="00704F1D" w:rsidRPr="0070024C">
        <w:rPr>
          <w:rFonts w:cs="Arial"/>
          <w:i/>
        </w:rPr>
        <w:fldChar w:fldCharType="separate"/>
      </w:r>
      <w:r w:rsidR="00DA488E" w:rsidRPr="0070024C">
        <w:rPr>
          <w:rFonts w:cs="Arial"/>
          <w:i/>
          <w:noProof/>
        </w:rPr>
        <w:t>Designação de Mestrado (Não Integrado)</w:t>
      </w:r>
      <w:r w:rsidR="00704F1D" w:rsidRPr="0070024C">
        <w:rPr>
          <w:rFonts w:cs="Arial"/>
          <w:i/>
        </w:rPr>
        <w:fldChar w:fldCharType="end"/>
      </w:r>
    </w:p>
    <w:p w14:paraId="4D38358F" w14:textId="77777777" w:rsidR="00CC4A35" w:rsidRPr="0070024C" w:rsidRDefault="00CC4A35" w:rsidP="0070024C">
      <w:pPr>
        <w:spacing w:line="336" w:lineRule="auto"/>
        <w:ind w:left="2268"/>
        <w:rPr>
          <w:rFonts w:cs="Arial"/>
          <w:b/>
        </w:rPr>
      </w:pPr>
      <w:r w:rsidRPr="0070024C">
        <w:rPr>
          <w:rFonts w:cs="Arial"/>
          <w:b/>
        </w:rPr>
        <w:t>Instituição:</w:t>
      </w:r>
      <w:r w:rsidRPr="0070024C">
        <w:rPr>
          <w:rFonts w:cs="Arial"/>
        </w:rPr>
        <w:t xml:space="preserve"> </w:t>
      </w:r>
      <w:r w:rsidR="00704F1D" w:rsidRPr="0070024C">
        <w:rPr>
          <w:rFonts w:cs="Arial"/>
          <w:i/>
        </w:rPr>
        <w:fldChar w:fldCharType="begin">
          <w:ffData>
            <w:name w:val=""/>
            <w:enabled/>
            <w:calcOnExit/>
            <w:textInput>
              <w:default w:val="Nome da Instituição"/>
            </w:textInput>
          </w:ffData>
        </w:fldChar>
      </w:r>
      <w:r w:rsidR="00704F1D" w:rsidRPr="0070024C">
        <w:rPr>
          <w:rFonts w:cs="Arial"/>
          <w:i/>
        </w:rPr>
        <w:instrText xml:space="preserve"> FORMTEXT </w:instrText>
      </w:r>
      <w:r w:rsidR="00704F1D" w:rsidRPr="0070024C">
        <w:rPr>
          <w:rFonts w:cs="Arial"/>
          <w:i/>
        </w:rPr>
      </w:r>
      <w:r w:rsidR="00704F1D" w:rsidRPr="0070024C">
        <w:rPr>
          <w:rFonts w:cs="Arial"/>
          <w:i/>
        </w:rPr>
        <w:fldChar w:fldCharType="separate"/>
      </w:r>
      <w:r w:rsidR="00DA488E" w:rsidRPr="0070024C">
        <w:rPr>
          <w:rFonts w:cs="Arial"/>
          <w:i/>
          <w:noProof/>
        </w:rPr>
        <w:t>Nome da Instituição</w:t>
      </w:r>
      <w:r w:rsidR="00704F1D" w:rsidRPr="0070024C">
        <w:rPr>
          <w:rFonts w:cs="Arial"/>
          <w:i/>
        </w:rPr>
        <w:fldChar w:fldCharType="end"/>
      </w:r>
    </w:p>
    <w:p w14:paraId="006B8EC9" w14:textId="77777777" w:rsidR="00760C78" w:rsidRPr="0070024C" w:rsidRDefault="00760C78" w:rsidP="00760C78">
      <w:pPr>
        <w:spacing w:line="336" w:lineRule="auto"/>
        <w:rPr>
          <w:rFonts w:cs="Arial"/>
          <w:b/>
        </w:rPr>
      </w:pPr>
    </w:p>
    <w:p w14:paraId="395174B6" w14:textId="77777777" w:rsidR="00BD3675" w:rsidRPr="00E53098" w:rsidRDefault="00BD3675" w:rsidP="00BD3675">
      <w:pPr>
        <w:spacing w:line="336" w:lineRule="auto"/>
        <w:rPr>
          <w:rFonts w:cs="Arial"/>
          <w:b/>
          <w:i/>
        </w:rPr>
      </w:pPr>
      <w:r w:rsidRPr="00E53098">
        <w:rPr>
          <w:rFonts w:cs="Arial"/>
          <w:b/>
        </w:rPr>
        <w:t>Título da Tese</w:t>
      </w:r>
      <w:r w:rsidR="008864BA">
        <w:rPr>
          <w:rFonts w:cs="Arial"/>
          <w:b/>
        </w:rPr>
        <w:t xml:space="preserve"> de Doutoramento</w:t>
      </w:r>
      <w:r w:rsidRPr="00E53098">
        <w:rPr>
          <w:rFonts w:cs="Arial"/>
          <w:b/>
        </w:rPr>
        <w:t xml:space="preserve">: </w:t>
      </w:r>
      <w:bookmarkStart w:id="12" w:name="Tema"/>
      <w:r w:rsidRPr="00E53098">
        <w:rPr>
          <w:rFonts w:cs="Arial"/>
          <w:b/>
          <w:i/>
        </w:rPr>
        <w:fldChar w:fldCharType="begin">
          <w:ffData>
            <w:name w:val="Tema"/>
            <w:enabled/>
            <w:calcOnExit/>
            <w:textInput>
              <w:default w:val="Título da tese"/>
            </w:textInput>
          </w:ffData>
        </w:fldChar>
      </w:r>
      <w:r w:rsidRPr="00E53098">
        <w:rPr>
          <w:rFonts w:cs="Arial"/>
          <w:b/>
          <w:i/>
        </w:rPr>
        <w:instrText xml:space="preserve"> FORMTEXT </w:instrText>
      </w:r>
      <w:r w:rsidRPr="00E53098">
        <w:rPr>
          <w:rFonts w:cs="Arial"/>
          <w:b/>
          <w:i/>
        </w:rPr>
      </w:r>
      <w:r w:rsidRPr="00E53098">
        <w:rPr>
          <w:rFonts w:cs="Arial"/>
          <w:b/>
          <w:i/>
        </w:rPr>
        <w:fldChar w:fldCharType="separate"/>
      </w:r>
      <w:r>
        <w:rPr>
          <w:rFonts w:cs="Arial"/>
          <w:b/>
          <w:i/>
          <w:noProof/>
        </w:rPr>
        <w:t>Título da Tese</w:t>
      </w:r>
      <w:r w:rsidRPr="00E53098">
        <w:rPr>
          <w:rFonts w:cs="Arial"/>
          <w:b/>
          <w:i/>
        </w:rPr>
        <w:fldChar w:fldCharType="end"/>
      </w:r>
      <w:bookmarkEnd w:id="12"/>
    </w:p>
    <w:p w14:paraId="197BD33C" w14:textId="385187A8" w:rsidR="00BD3675" w:rsidRPr="00E53098" w:rsidRDefault="00BD3675" w:rsidP="00BD3675">
      <w:pPr>
        <w:spacing w:line="336" w:lineRule="auto"/>
        <w:rPr>
          <w:rFonts w:cs="Arial"/>
        </w:rPr>
      </w:pPr>
      <w:r w:rsidRPr="00E53098">
        <w:rPr>
          <w:rFonts w:cs="Arial"/>
          <w:b/>
        </w:rPr>
        <w:t>Programa Doutoral:</w:t>
      </w:r>
      <w:r w:rsidR="0070024C">
        <w:rPr>
          <w:rFonts w:cs="Arial"/>
          <w:b/>
        </w:rPr>
        <w:t xml:space="preserve"> </w:t>
      </w:r>
      <w:r w:rsidR="00A472EA">
        <w:rPr>
          <w:rFonts w:cs="Arial"/>
        </w:rPr>
        <w:fldChar w:fldCharType="begin">
          <w:ffData>
            <w:name w:val="Ramos"/>
            <w:enabled/>
            <w:calcOnExit/>
            <w:ddList>
              <w:listEntry w:val="Biotecnologia Marinha e Aquacultura"/>
              <w:listEntry w:val="Ciência e Engenharia de Polímeros e Compósitos"/>
              <w:listEntry w:val="Ciência e Tecnologia Alimentar e Nutrição"/>
              <w:listEntry w:val="Design de Moda"/>
              <w:listEntry w:val="Engenharia Biomédica"/>
              <w:listEntry w:val="Engenharia Civil"/>
              <w:listEntry w:val="Engenharia de Materiais"/>
              <w:listEntry w:val="Engenharia Eletrónica e de Computadores"/>
              <w:listEntry w:val="Engenharia Industrial e de Sistemas"/>
              <w:listEntry w:val="Engenharia Mecânica"/>
              <w:listEntry w:val="Engenharia Química e Biológica"/>
              <w:listEntry w:val="Engenharia Têxtil"/>
              <w:listEntry w:val="Gestão e Tratamento de Resíduos"/>
              <w:listEntry w:val="Informática"/>
              <w:listEntry w:val="Informática MAP-i - Programa CMU-PT"/>
              <w:listEntry w:val="Líderes para as Indústrias Tecnológicas"/>
              <w:listEntry w:val="Materiais e Processamentos Avançados"/>
              <w:listEntry w:val="Sistemas Avançados de Engenharia para a Indústria"/>
              <w:listEntry w:val="Sustentabilidade do Ambiente Construído"/>
              <w:listEntry w:val="Tecnologias e Sistemas de Informação "/>
              <w:listEntry w:val="Telecomunicações MAP-Tele - Programa CMU-PT"/>
              <w:listEntry w:val="Fabrico Digital Direto para Ind. Polímero e Moldes"/>
            </w:ddList>
          </w:ffData>
        </w:fldChar>
      </w:r>
      <w:bookmarkStart w:id="13" w:name="Ramos"/>
      <w:r w:rsidR="00A472EA">
        <w:rPr>
          <w:rFonts w:cs="Arial"/>
        </w:rPr>
        <w:instrText xml:space="preserve"> FORMDROPDOWN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="00A472EA">
        <w:rPr>
          <w:rFonts w:cs="Arial"/>
        </w:rPr>
        <w:fldChar w:fldCharType="end"/>
      </w:r>
      <w:bookmarkEnd w:id="13"/>
    </w:p>
    <w:p w14:paraId="3E635B58" w14:textId="77777777" w:rsidR="00BD3675" w:rsidRPr="00E53098" w:rsidRDefault="00BD3675" w:rsidP="00BD3675">
      <w:pPr>
        <w:spacing w:line="336" w:lineRule="auto"/>
        <w:rPr>
          <w:rFonts w:cs="Arial"/>
          <w:b/>
        </w:rPr>
      </w:pPr>
      <w:r w:rsidRPr="00E53098">
        <w:rPr>
          <w:rFonts w:cs="Arial"/>
          <w:b/>
        </w:rPr>
        <w:t>Início do Programa Doutoral:</w:t>
      </w:r>
    </w:p>
    <w:p w14:paraId="04B421CE" w14:textId="77777777" w:rsidR="00BD3675" w:rsidRPr="00E53098" w:rsidRDefault="00BD3675" w:rsidP="00BD3675">
      <w:pPr>
        <w:spacing w:line="336" w:lineRule="auto"/>
        <w:ind w:firstLine="720"/>
        <w:rPr>
          <w:rFonts w:cs="Arial"/>
          <w:b/>
        </w:rPr>
      </w:pPr>
      <w:r w:rsidRPr="00E53098">
        <w:rPr>
          <w:rFonts w:cs="Arial"/>
          <w:b/>
        </w:rPr>
        <w:t xml:space="preserve">Ano letivo: </w:t>
      </w:r>
      <w:r w:rsidRPr="00E53098">
        <w:rPr>
          <w:rFonts w:cs="Arial"/>
        </w:rPr>
        <w:fldChar w:fldCharType="begin">
          <w:ffData>
            <w:name w:val=""/>
            <w:enabled/>
            <w:calcOnExit/>
            <w:textInput>
              <w:default w:val="Ano"/>
            </w:textInput>
          </w:ffData>
        </w:fldChar>
      </w:r>
      <w:r w:rsidRPr="00E53098">
        <w:rPr>
          <w:rFonts w:cs="Arial"/>
        </w:rPr>
        <w:instrText xml:space="preserve"> FORMTEXT </w:instrText>
      </w:r>
      <w:r w:rsidRPr="00E53098">
        <w:rPr>
          <w:rFonts w:cs="Arial"/>
        </w:rPr>
      </w:r>
      <w:r w:rsidRPr="00E53098">
        <w:rPr>
          <w:rFonts w:cs="Arial"/>
        </w:rPr>
        <w:fldChar w:fldCharType="separate"/>
      </w:r>
      <w:r>
        <w:rPr>
          <w:rFonts w:cs="Arial"/>
          <w:noProof/>
        </w:rPr>
        <w:t>Ano letivo</w:t>
      </w:r>
      <w:r w:rsidRPr="00E53098">
        <w:rPr>
          <w:rFonts w:cs="Arial"/>
        </w:rPr>
        <w:fldChar w:fldCharType="end"/>
      </w:r>
      <w:r>
        <w:rPr>
          <w:rFonts w:cs="Arial"/>
        </w:rPr>
        <w:tab/>
      </w:r>
      <w:r>
        <w:rPr>
          <w:rFonts w:cs="Arial"/>
        </w:rPr>
        <w:tab/>
      </w:r>
      <w:r w:rsidRPr="00E53098">
        <w:rPr>
          <w:rFonts w:cs="Arial"/>
          <w:b/>
        </w:rPr>
        <w:t xml:space="preserve">Tempo: </w:t>
      </w:r>
      <w:r>
        <w:rPr>
          <w:rFonts w:cs="Arial"/>
        </w:rPr>
        <w:fldChar w:fldCharType="begin">
          <w:ffData>
            <w:name w:val=""/>
            <w:enabled/>
            <w:calcOnExit/>
            <w:ddList>
              <w:listEntry w:val="Tempo Integral"/>
              <w:listEntry w:val="Tempo Parcial"/>
            </w:ddList>
          </w:ffData>
        </w:fldChar>
      </w:r>
      <w:r>
        <w:rPr>
          <w:rFonts w:cs="Arial"/>
        </w:rPr>
        <w:instrText xml:space="preserve"> FORMDROPDOWN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>
        <w:rPr>
          <w:rFonts w:cs="Arial"/>
        </w:rPr>
        <w:fldChar w:fldCharType="end"/>
      </w:r>
    </w:p>
    <w:p w14:paraId="0D817F5B" w14:textId="409EF6E1" w:rsidR="00BD3675" w:rsidRPr="00E53098" w:rsidRDefault="00BD3675" w:rsidP="00BD3675">
      <w:pPr>
        <w:spacing w:line="336" w:lineRule="auto"/>
        <w:ind w:firstLine="720"/>
        <w:rPr>
          <w:rFonts w:cs="Arial"/>
          <w:sz w:val="24"/>
        </w:rPr>
      </w:pPr>
      <w:r w:rsidRPr="00E53098">
        <w:rPr>
          <w:rFonts w:cs="Arial"/>
          <w:b/>
        </w:rPr>
        <w:t>Semestre:</w:t>
      </w:r>
      <w:r w:rsidRPr="00E53098">
        <w:rPr>
          <w:rFonts w:cs="Arial"/>
        </w:rPr>
        <w:t xml:space="preserve"> </w:t>
      </w:r>
      <w:sdt>
        <w:sdtPr>
          <w:rPr>
            <w:rFonts w:cs="Arial"/>
          </w:rPr>
          <w:id w:val="2057038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963F4">
            <w:rPr>
              <w:rFonts w:ascii="MS Gothic" w:eastAsia="MS Gothic" w:hAnsi="MS Gothic" w:cs="Arial" w:hint="eastAsia"/>
            </w:rPr>
            <w:t>☐</w:t>
          </w:r>
        </w:sdtContent>
      </w:sdt>
      <w:r w:rsidRPr="00E53098">
        <w:rPr>
          <w:rFonts w:cs="Arial"/>
          <w:sz w:val="24"/>
        </w:rPr>
        <w:t xml:space="preserve"> </w:t>
      </w:r>
      <w:r w:rsidRPr="00E53098">
        <w:rPr>
          <w:rFonts w:cs="Arial"/>
        </w:rPr>
        <w:t>1</w:t>
      </w:r>
      <w:r w:rsidR="00D2568A">
        <w:rPr>
          <w:rFonts w:cs="Arial"/>
        </w:rPr>
        <w:t>.</w:t>
      </w:r>
      <w:r w:rsidRPr="00E53098">
        <w:rPr>
          <w:rFonts w:cs="Arial"/>
        </w:rPr>
        <w:t>º semestre (</w:t>
      </w:r>
      <w:r w:rsidR="00480217">
        <w:rPr>
          <w:rFonts w:cs="Arial"/>
        </w:rPr>
        <w:t>set./</w:t>
      </w:r>
      <w:r w:rsidRPr="00E53098">
        <w:rPr>
          <w:rFonts w:cs="Arial"/>
        </w:rPr>
        <w:t>out</w:t>
      </w:r>
      <w:r w:rsidR="00480217">
        <w:rPr>
          <w:rFonts w:cs="Arial"/>
        </w:rPr>
        <w:t>.</w:t>
      </w:r>
      <w:r w:rsidRPr="00E53098">
        <w:rPr>
          <w:rFonts w:cs="Arial"/>
        </w:rPr>
        <w:t xml:space="preserve">); </w:t>
      </w:r>
      <w:sdt>
        <w:sdtPr>
          <w:rPr>
            <w:rFonts w:cs="Arial"/>
          </w:rPr>
          <w:id w:val="11208086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E53098">
            <w:rPr>
              <w:rFonts w:ascii="Segoe UI Symbol" w:eastAsia="MS Gothic" w:hAnsi="Segoe UI Symbol" w:cs="Segoe UI Symbol"/>
            </w:rPr>
            <w:t>☐</w:t>
          </w:r>
        </w:sdtContent>
      </w:sdt>
      <w:r w:rsidRPr="00E53098">
        <w:rPr>
          <w:rFonts w:cs="Arial"/>
          <w:sz w:val="24"/>
        </w:rPr>
        <w:t xml:space="preserve"> </w:t>
      </w:r>
      <w:r w:rsidRPr="00E53098">
        <w:rPr>
          <w:rFonts w:cs="Arial"/>
        </w:rPr>
        <w:t>2</w:t>
      </w:r>
      <w:r w:rsidR="00D2568A">
        <w:rPr>
          <w:rFonts w:cs="Arial"/>
        </w:rPr>
        <w:t>.</w:t>
      </w:r>
      <w:r w:rsidRPr="00E53098">
        <w:rPr>
          <w:rFonts w:cs="Arial"/>
        </w:rPr>
        <w:t>º semestre (</w:t>
      </w:r>
      <w:r w:rsidR="00480217">
        <w:rPr>
          <w:rFonts w:cs="Arial"/>
        </w:rPr>
        <w:t>fev./</w:t>
      </w:r>
      <w:r w:rsidRPr="00E53098">
        <w:rPr>
          <w:rFonts w:cs="Arial"/>
        </w:rPr>
        <w:t>mar</w:t>
      </w:r>
      <w:r w:rsidR="00480217">
        <w:rPr>
          <w:rFonts w:cs="Arial"/>
        </w:rPr>
        <w:t>.</w:t>
      </w:r>
      <w:r w:rsidRPr="00E53098">
        <w:rPr>
          <w:rFonts w:cs="Arial"/>
        </w:rPr>
        <w:t>)</w:t>
      </w:r>
    </w:p>
    <w:p w14:paraId="3BFF7D48" w14:textId="3D508142" w:rsidR="00BC50F2" w:rsidRPr="00E53098" w:rsidRDefault="00BC50F2" w:rsidP="00BD3675">
      <w:pPr>
        <w:keepNext/>
        <w:spacing w:line="0" w:lineRule="atLeast"/>
        <w:rPr>
          <w:rFonts w:cs="Arial"/>
          <w:b/>
        </w:rPr>
      </w:pPr>
      <w:r w:rsidRPr="00E53098">
        <w:rPr>
          <w:rFonts w:cs="Arial"/>
          <w:b/>
        </w:rPr>
        <w:t xml:space="preserve">Nome Orientador 1: </w:t>
      </w:r>
      <w:r w:rsidR="003074A8">
        <w:rPr>
          <w:rFonts w:cs="Arial"/>
        </w:rPr>
        <w:fldChar w:fldCharType="begin">
          <w:ffData>
            <w:name w:val="Orientador1"/>
            <w:enabled/>
            <w:calcOnExit/>
            <w:textInput>
              <w:default w:val="Nome do Orientador 1"/>
            </w:textInput>
          </w:ffData>
        </w:fldChar>
      </w:r>
      <w:bookmarkStart w:id="14" w:name="Orientador1"/>
      <w:r w:rsidR="003074A8">
        <w:rPr>
          <w:rFonts w:cs="Arial"/>
        </w:rPr>
        <w:instrText xml:space="preserve"> FORMTEXT </w:instrText>
      </w:r>
      <w:r w:rsidR="003074A8">
        <w:rPr>
          <w:rFonts w:cs="Arial"/>
        </w:rPr>
      </w:r>
      <w:r w:rsidR="003074A8">
        <w:rPr>
          <w:rFonts w:cs="Arial"/>
        </w:rPr>
        <w:fldChar w:fldCharType="separate"/>
      </w:r>
      <w:r w:rsidR="003074A8">
        <w:rPr>
          <w:rFonts w:cs="Arial"/>
          <w:noProof/>
        </w:rPr>
        <w:t>Nome do Orientador 1</w:t>
      </w:r>
      <w:r w:rsidR="003074A8">
        <w:rPr>
          <w:rFonts w:cs="Arial"/>
        </w:rPr>
        <w:fldChar w:fldCharType="end"/>
      </w:r>
      <w:bookmarkEnd w:id="14"/>
    </w:p>
    <w:p w14:paraId="537607F9" w14:textId="31ADA20E" w:rsidR="00BC50F2" w:rsidRPr="00E53098" w:rsidRDefault="00BC50F2" w:rsidP="00BD3675">
      <w:pPr>
        <w:keepNext/>
        <w:spacing w:line="0" w:lineRule="atLeast"/>
        <w:rPr>
          <w:rFonts w:cs="Arial"/>
          <w:b/>
          <w:i/>
        </w:rPr>
      </w:pPr>
      <w:r w:rsidRPr="00E53098">
        <w:rPr>
          <w:rFonts w:cs="Arial"/>
          <w:b/>
        </w:rPr>
        <w:t xml:space="preserve">Categoria do Orientador 1: </w:t>
      </w:r>
      <w:r w:rsidR="0082227C">
        <w:rPr>
          <w:rFonts w:cs="Arial"/>
        </w:rPr>
        <w:fldChar w:fldCharType="begin">
          <w:ffData>
            <w:name w:val="CategOrient1"/>
            <w:enabled/>
            <w:calcOnExit/>
            <w:ddList>
              <w:listEntry w:val="Professor Catedrático"/>
              <w:listEntry w:val="Professor Associado com Agregação"/>
              <w:listEntry w:val="Professor Associado"/>
              <w:listEntry w:val="Professor Auxiliar com Agregação"/>
              <w:listEntry w:val="Professor Auxiliar"/>
              <w:listEntry w:val="Prof. Convidado equiparado a Prof. Catedrático"/>
              <w:listEntry w:val="Prof. Convidado equiparado a Prof. Associado"/>
              <w:listEntry w:val="Prof. Convidado equiparado a Prof. Auxiliar"/>
              <w:listEntry w:val="Investigador-coordenador"/>
              <w:listEntry w:val="Investigador Principal com Agregação"/>
              <w:listEntry w:val="Investigador Principal"/>
              <w:listEntry w:val="Investigador Auxiliar com Agregação"/>
              <w:listEntry w:val="Investigador Auxiliar"/>
              <w:listEntry w:val="Investigador Júnior"/>
            </w:ddList>
          </w:ffData>
        </w:fldChar>
      </w:r>
      <w:bookmarkStart w:id="15" w:name="CategOrient1"/>
      <w:r w:rsidR="0082227C">
        <w:rPr>
          <w:rFonts w:cs="Arial"/>
        </w:rPr>
        <w:instrText xml:space="preserve"> FORMDROPDOWN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="0082227C">
        <w:rPr>
          <w:rFonts w:cs="Arial"/>
        </w:rPr>
        <w:fldChar w:fldCharType="end"/>
      </w:r>
      <w:bookmarkEnd w:id="15"/>
    </w:p>
    <w:p w14:paraId="721CCCF8" w14:textId="13739A98" w:rsidR="006F6B38" w:rsidRPr="00E53098" w:rsidRDefault="00BC50F2" w:rsidP="00BD3675">
      <w:pPr>
        <w:keepNext/>
        <w:spacing w:line="0" w:lineRule="atLeast"/>
        <w:rPr>
          <w:rFonts w:cs="Arial"/>
        </w:rPr>
      </w:pPr>
      <w:r w:rsidRPr="00E53098">
        <w:rPr>
          <w:rFonts w:cs="Arial"/>
          <w:b/>
        </w:rPr>
        <w:t>Departamento do Orientador 1:</w:t>
      </w:r>
      <w:r w:rsidR="00DA488E">
        <w:rPr>
          <w:rFonts w:cs="Arial"/>
          <w:b/>
        </w:rPr>
        <w:t xml:space="preserve"> </w:t>
      </w:r>
      <w:r w:rsidR="003201AA">
        <w:rPr>
          <w:rFonts w:cs="Arial"/>
        </w:rPr>
        <w:fldChar w:fldCharType="begin">
          <w:ffData>
            <w:name w:val="DepOrient1"/>
            <w:enabled/>
            <w:calcOnExit/>
            <w:statusText w:type="text" w:val="Seleccione o Departamento"/>
            <w:ddList>
              <w:listEntry w:val="Departamento de Eletrónica Industrial"/>
              <w:listEntry w:val="Departamento de Engenharia Biológica"/>
              <w:listEntry w:val="Departamento de Engenharia Civil"/>
              <w:listEntry w:val="Departamento de Engenharia Mecânica"/>
              <w:listEntry w:val="Departamento de Engenharia de Polímeros"/>
              <w:listEntry w:val="Departamento de Engenharia Têxtil"/>
              <w:listEntry w:val="Departamento de Informática"/>
              <w:listEntry w:val="Departamento de Produção e Sistemas"/>
              <w:listEntry w:val="Departamento de Sistemas de Informação"/>
              <w:listEntry w:val="Departamento de Física (Esc. Ciências)"/>
              <w:listEntry w:val="Centro ALGORITMI"/>
              <w:listEntry w:val="2C2T - Centro de Ciência e Tecnologia Têxtil"/>
              <w:listEntry w:val="CEB - Centro de Engenharia Biológica"/>
              <w:listEntry w:val="CMEMS - Center for MicroElectroMechanics Systems"/>
              <w:listEntry w:val="CTAC - Centro de Território, Ambiente e Construção"/>
              <w:listEntry w:val="HASLab - Centro Investigação em Software Confiável"/>
              <w:listEntry w:val="IPC - Instituto de Polímeros e Compósitos"/>
              <w:listEntry w:val="ISISE - Inst. Sustent. e Inov. Estruturas de Eng."/>
              <w:listEntry w:val="MEtRICs-Centro de Eng. Mecânica e Sustentabilidade"/>
              <w:listEntry w:val="Centro de Física (Escola de Ciências)"/>
              <w:listEntry w:val="I3Bs-Inst. Invest Biomat, Biodegrad e Biomiméticos"/>
              <w:listEntry w:val="ICVS - Inst. Investig. Ciências da Vida e Saúde"/>
            </w:ddList>
          </w:ffData>
        </w:fldChar>
      </w:r>
      <w:bookmarkStart w:id="16" w:name="DepOrient1"/>
      <w:r w:rsidR="003201AA">
        <w:rPr>
          <w:rFonts w:cs="Arial"/>
        </w:rPr>
        <w:instrText xml:space="preserve"> FORMDROPDOWN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="003201AA">
        <w:rPr>
          <w:rFonts w:cs="Arial"/>
        </w:rPr>
        <w:fldChar w:fldCharType="end"/>
      </w:r>
      <w:bookmarkEnd w:id="16"/>
    </w:p>
    <w:p w14:paraId="55F04D6A" w14:textId="2F9E14D8" w:rsidR="008F4E9E" w:rsidRPr="00E53098" w:rsidRDefault="008F4E9E" w:rsidP="00BD3675">
      <w:pPr>
        <w:keepNext/>
        <w:spacing w:line="0" w:lineRule="atLeast"/>
        <w:rPr>
          <w:rFonts w:cs="Arial"/>
          <w:i/>
        </w:rPr>
      </w:pPr>
      <w:r w:rsidRPr="00E53098">
        <w:rPr>
          <w:rFonts w:cs="Arial"/>
          <w:b/>
        </w:rPr>
        <w:t>Centro de I&amp;D</w:t>
      </w:r>
      <w:r w:rsidR="001C40EC">
        <w:rPr>
          <w:rFonts w:cs="Arial"/>
          <w:b/>
        </w:rPr>
        <w:t xml:space="preserve"> </w:t>
      </w:r>
      <w:r w:rsidR="001C40EC" w:rsidRPr="00E53098">
        <w:rPr>
          <w:rFonts w:cs="Arial"/>
          <w:b/>
        </w:rPr>
        <w:t>do Orientador 1</w:t>
      </w:r>
      <w:r w:rsidRPr="00E53098">
        <w:rPr>
          <w:rFonts w:cs="Arial"/>
          <w:b/>
        </w:rPr>
        <w:t>:</w:t>
      </w:r>
      <w:r w:rsidR="00316992" w:rsidRPr="00E53098">
        <w:rPr>
          <w:rFonts w:cs="Arial"/>
          <w:b/>
        </w:rPr>
        <w:t xml:space="preserve"> </w:t>
      </w:r>
      <w:r w:rsidR="0035716B">
        <w:rPr>
          <w:rFonts w:cs="Arial"/>
        </w:rPr>
        <w:fldChar w:fldCharType="begin">
          <w:ffData>
            <w:name w:val=""/>
            <w:enabled/>
            <w:calcOnExit/>
            <w:ddList>
              <w:listEntry w:val="Centro ALGORITMI"/>
              <w:listEntry w:val="2C2T - Centro de Ciência e Tecnologia Têxtil"/>
              <w:listEntry w:val="CEB - Centro de Engenharia Biológica"/>
              <w:listEntry w:val="CMEMS - Centro Inv. em Microssist. Eletromecânicos"/>
              <w:listEntry w:val="CTAC - Centro de Território, Ambiente e Construção"/>
              <w:listEntry w:val="HASLab - Centro Investigação em Software Confiável"/>
              <w:listEntry w:val="IPC - Instituto de Polímeros e Compósitos"/>
              <w:listEntry w:val="ISISE - Inst. Sustent. e Inov. Estruturas de Eng."/>
              <w:listEntry w:val="MEtRICs-Centro de Eng. Mecânica e Sustentabilidade"/>
              <w:listEntry w:val="Centro de Física (Escola de Ciências)"/>
              <w:listEntry w:val="I3Bs-Inst. Invest Biomat, Biodegrad e Biomiméticos"/>
              <w:listEntry w:val="ICVS - Inst. Investig. Ciências da Vida e Saúde"/>
            </w:ddList>
          </w:ffData>
        </w:fldChar>
      </w:r>
      <w:r w:rsidR="0035716B">
        <w:rPr>
          <w:rFonts w:cs="Arial"/>
        </w:rPr>
        <w:instrText xml:space="preserve"> FORMDROPDOWN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="0035716B">
        <w:rPr>
          <w:rFonts w:cs="Arial"/>
        </w:rPr>
        <w:fldChar w:fldCharType="end"/>
      </w:r>
    </w:p>
    <w:p w14:paraId="7ED6B724" w14:textId="77777777" w:rsidR="00BC50F2" w:rsidRPr="00E53098" w:rsidRDefault="00BC50F2" w:rsidP="00BD3675">
      <w:pPr>
        <w:keepNext/>
        <w:spacing w:line="0" w:lineRule="atLeast"/>
        <w:rPr>
          <w:rFonts w:cs="Arial"/>
          <w:b/>
          <w:i/>
        </w:rPr>
      </w:pPr>
      <w:r w:rsidRPr="00E53098">
        <w:rPr>
          <w:rFonts w:cs="Arial"/>
          <w:b/>
        </w:rPr>
        <w:t xml:space="preserve">Escola/Faculdade do Orientador 1: </w:t>
      </w:r>
      <w:r w:rsidR="000B651F">
        <w:rPr>
          <w:rFonts w:cs="Arial"/>
        </w:rPr>
        <w:fldChar w:fldCharType="begin">
          <w:ffData>
            <w:name w:val="EscolaOrient1"/>
            <w:enabled/>
            <w:calcOnExit/>
            <w:textInput>
              <w:default w:val="Escola de Engenharia"/>
            </w:textInput>
          </w:ffData>
        </w:fldChar>
      </w:r>
      <w:bookmarkStart w:id="17" w:name="EscolaOrient1"/>
      <w:r w:rsidR="000B651F">
        <w:rPr>
          <w:rFonts w:cs="Arial"/>
        </w:rPr>
        <w:instrText xml:space="preserve"> FORMTEXT </w:instrText>
      </w:r>
      <w:r w:rsidR="000B651F">
        <w:rPr>
          <w:rFonts w:cs="Arial"/>
        </w:rPr>
      </w:r>
      <w:r w:rsidR="000B651F">
        <w:rPr>
          <w:rFonts w:cs="Arial"/>
        </w:rPr>
        <w:fldChar w:fldCharType="separate"/>
      </w:r>
      <w:r w:rsidR="000B651F">
        <w:rPr>
          <w:rFonts w:cs="Arial"/>
          <w:noProof/>
        </w:rPr>
        <w:t>Escola de Engenharia</w:t>
      </w:r>
      <w:r w:rsidR="000B651F">
        <w:rPr>
          <w:rFonts w:cs="Arial"/>
        </w:rPr>
        <w:fldChar w:fldCharType="end"/>
      </w:r>
      <w:bookmarkEnd w:id="17"/>
    </w:p>
    <w:p w14:paraId="0E3CE5E7" w14:textId="77777777" w:rsidR="00BC50F2" w:rsidRPr="00E53098" w:rsidRDefault="00BC50F2" w:rsidP="00BD3675">
      <w:pPr>
        <w:keepNext/>
        <w:spacing w:line="0" w:lineRule="atLeast"/>
        <w:rPr>
          <w:rFonts w:cs="Arial"/>
          <w:i/>
        </w:rPr>
      </w:pPr>
      <w:r w:rsidRPr="00E53098">
        <w:rPr>
          <w:rFonts w:cs="Arial"/>
          <w:b/>
        </w:rPr>
        <w:t xml:space="preserve">Universidade do Orientador 1: </w:t>
      </w:r>
      <w:bookmarkStart w:id="18" w:name="UnivOrient1"/>
      <w:r w:rsidR="0088680F" w:rsidRPr="00E53098">
        <w:rPr>
          <w:rFonts w:cs="Arial"/>
        </w:rPr>
        <w:fldChar w:fldCharType="begin">
          <w:ffData>
            <w:name w:val="UnivOrient1"/>
            <w:enabled/>
            <w:calcOnExit/>
            <w:textInput>
              <w:default w:val="Universidade do Minho"/>
            </w:textInput>
          </w:ffData>
        </w:fldChar>
      </w:r>
      <w:r w:rsidR="0088680F" w:rsidRPr="00E53098">
        <w:rPr>
          <w:rFonts w:cs="Arial"/>
        </w:rPr>
        <w:instrText xml:space="preserve"> FORMTEXT </w:instrText>
      </w:r>
      <w:r w:rsidR="0088680F" w:rsidRPr="00E53098">
        <w:rPr>
          <w:rFonts w:cs="Arial"/>
        </w:rPr>
      </w:r>
      <w:r w:rsidR="0088680F" w:rsidRPr="00E53098">
        <w:rPr>
          <w:rFonts w:cs="Arial"/>
        </w:rPr>
        <w:fldChar w:fldCharType="separate"/>
      </w:r>
      <w:r w:rsidR="0088680F" w:rsidRPr="00E53098">
        <w:rPr>
          <w:rFonts w:cs="Arial"/>
          <w:noProof/>
        </w:rPr>
        <w:t>Universidade do Minho</w:t>
      </w:r>
      <w:r w:rsidR="0088680F" w:rsidRPr="00E53098">
        <w:rPr>
          <w:rFonts w:cs="Arial"/>
        </w:rPr>
        <w:fldChar w:fldCharType="end"/>
      </w:r>
      <w:bookmarkEnd w:id="18"/>
    </w:p>
    <w:p w14:paraId="514C9247" w14:textId="77777777" w:rsidR="00BC50F2" w:rsidRPr="00E53098" w:rsidRDefault="00BC50F2" w:rsidP="008F4E9E">
      <w:pPr>
        <w:spacing w:line="0" w:lineRule="atLeast"/>
        <w:rPr>
          <w:rFonts w:cs="Arial"/>
          <w:i/>
        </w:rPr>
      </w:pPr>
      <w:r w:rsidRPr="00E53098">
        <w:rPr>
          <w:rFonts w:cs="Arial"/>
          <w:b/>
        </w:rPr>
        <w:t xml:space="preserve">E-mail Orientador 1: </w:t>
      </w:r>
      <w:bookmarkStart w:id="19" w:name="emailorient1"/>
      <w:r w:rsidR="0088680F" w:rsidRPr="00E53098">
        <w:rPr>
          <w:rFonts w:cs="Arial"/>
        </w:rPr>
        <w:fldChar w:fldCharType="begin">
          <w:ffData>
            <w:name w:val="emailorient1"/>
            <w:enabled/>
            <w:calcOnExit/>
            <w:textInput>
              <w:default w:val="e-mail"/>
            </w:textInput>
          </w:ffData>
        </w:fldChar>
      </w:r>
      <w:r w:rsidR="0088680F" w:rsidRPr="00E53098">
        <w:rPr>
          <w:rFonts w:cs="Arial"/>
        </w:rPr>
        <w:instrText xml:space="preserve"> FORMTEXT </w:instrText>
      </w:r>
      <w:r w:rsidR="0088680F" w:rsidRPr="00E53098">
        <w:rPr>
          <w:rFonts w:cs="Arial"/>
        </w:rPr>
      </w:r>
      <w:r w:rsidR="0088680F" w:rsidRPr="00E53098">
        <w:rPr>
          <w:rFonts w:cs="Arial"/>
        </w:rPr>
        <w:fldChar w:fldCharType="separate"/>
      </w:r>
      <w:r w:rsidR="00DA488E" w:rsidRPr="00DA488E">
        <w:rPr>
          <w:rFonts w:cs="Arial"/>
          <w:noProof/>
        </w:rPr>
        <w:t>e-mail</w:t>
      </w:r>
      <w:r w:rsidR="0088680F" w:rsidRPr="00E53098">
        <w:rPr>
          <w:rFonts w:cs="Arial"/>
        </w:rPr>
        <w:fldChar w:fldCharType="end"/>
      </w:r>
      <w:bookmarkEnd w:id="19"/>
    </w:p>
    <w:p w14:paraId="019492F3" w14:textId="77777777" w:rsidR="00BC50F2" w:rsidRPr="008B3C80" w:rsidRDefault="00BC50F2" w:rsidP="00BC50F2">
      <w:pPr>
        <w:rPr>
          <w:rFonts w:cs="Arial"/>
          <w:b/>
          <w:i/>
        </w:rPr>
      </w:pPr>
    </w:p>
    <w:p w14:paraId="3BD62FFF" w14:textId="42F5F3DD" w:rsidR="00BC50F2" w:rsidRPr="00E53098" w:rsidRDefault="00BC50F2" w:rsidP="00BD3675">
      <w:pPr>
        <w:keepNext/>
        <w:spacing w:line="0" w:lineRule="atLeast"/>
        <w:rPr>
          <w:rFonts w:cs="Arial"/>
          <w:b/>
        </w:rPr>
      </w:pPr>
      <w:r w:rsidRPr="00E53098">
        <w:rPr>
          <w:rFonts w:cs="Arial"/>
          <w:b/>
        </w:rPr>
        <w:t xml:space="preserve">Nome Orientador 2: </w:t>
      </w:r>
      <w:r w:rsidR="003074A8">
        <w:rPr>
          <w:rFonts w:cs="Arial"/>
        </w:rPr>
        <w:fldChar w:fldCharType="begin">
          <w:ffData>
            <w:name w:val="Orientador2"/>
            <w:enabled/>
            <w:calcOnExit/>
            <w:textInput>
              <w:default w:val="Nome do Orientador 2"/>
            </w:textInput>
          </w:ffData>
        </w:fldChar>
      </w:r>
      <w:bookmarkStart w:id="20" w:name="Orientador2"/>
      <w:r w:rsidR="003074A8">
        <w:rPr>
          <w:rFonts w:cs="Arial"/>
        </w:rPr>
        <w:instrText xml:space="preserve"> FORMTEXT </w:instrText>
      </w:r>
      <w:r w:rsidR="003074A8">
        <w:rPr>
          <w:rFonts w:cs="Arial"/>
        </w:rPr>
      </w:r>
      <w:r w:rsidR="003074A8">
        <w:rPr>
          <w:rFonts w:cs="Arial"/>
        </w:rPr>
        <w:fldChar w:fldCharType="separate"/>
      </w:r>
      <w:r w:rsidR="003074A8">
        <w:rPr>
          <w:rFonts w:cs="Arial"/>
          <w:noProof/>
        </w:rPr>
        <w:t>Nome do Orientador 2</w:t>
      </w:r>
      <w:r w:rsidR="003074A8">
        <w:rPr>
          <w:rFonts w:cs="Arial"/>
        </w:rPr>
        <w:fldChar w:fldCharType="end"/>
      </w:r>
      <w:bookmarkEnd w:id="20"/>
    </w:p>
    <w:p w14:paraId="22FC1A90" w14:textId="77777777" w:rsidR="00BC50F2" w:rsidRPr="00E53098" w:rsidRDefault="00BC50F2" w:rsidP="00BD3675">
      <w:pPr>
        <w:keepNext/>
        <w:spacing w:line="0" w:lineRule="atLeast"/>
        <w:rPr>
          <w:rFonts w:cs="Arial"/>
          <w:b/>
        </w:rPr>
      </w:pPr>
      <w:r w:rsidRPr="00E53098">
        <w:rPr>
          <w:rFonts w:cs="Arial"/>
          <w:b/>
        </w:rPr>
        <w:t xml:space="preserve">Categoria do Orientador 2: </w:t>
      </w:r>
      <w:r w:rsidR="00BD3675">
        <w:rPr>
          <w:rFonts w:cs="Arial"/>
        </w:rPr>
        <w:fldChar w:fldCharType="begin">
          <w:ffData>
            <w:name w:val="CategOrient2"/>
            <w:enabled/>
            <w:calcOnExit/>
            <w:textInput/>
          </w:ffData>
        </w:fldChar>
      </w:r>
      <w:bookmarkStart w:id="21" w:name="CategOrient2"/>
      <w:r w:rsidR="00BD3675">
        <w:rPr>
          <w:rFonts w:cs="Arial"/>
        </w:rPr>
        <w:instrText xml:space="preserve"> FORMTEXT </w:instrText>
      </w:r>
      <w:r w:rsidR="00BD3675">
        <w:rPr>
          <w:rFonts w:cs="Arial"/>
        </w:rPr>
      </w:r>
      <w:r w:rsidR="00BD3675">
        <w:rPr>
          <w:rFonts w:cs="Arial"/>
        </w:rPr>
        <w:fldChar w:fldCharType="separate"/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</w:rPr>
        <w:fldChar w:fldCharType="end"/>
      </w:r>
      <w:bookmarkEnd w:id="21"/>
    </w:p>
    <w:p w14:paraId="3C93CBD9" w14:textId="77777777" w:rsidR="009F2C58" w:rsidRPr="00E53098" w:rsidRDefault="00BC50F2" w:rsidP="00BD3675">
      <w:pPr>
        <w:keepNext/>
        <w:spacing w:line="0" w:lineRule="atLeast"/>
        <w:rPr>
          <w:rFonts w:cs="Arial"/>
        </w:rPr>
      </w:pPr>
      <w:r w:rsidRPr="00E53098">
        <w:rPr>
          <w:rFonts w:cs="Arial"/>
          <w:b/>
        </w:rPr>
        <w:t xml:space="preserve">Departamento do Orientador 2: </w:t>
      </w:r>
      <w:r w:rsidR="00BD3675">
        <w:rPr>
          <w:rFonts w:cs="Arial"/>
        </w:rPr>
        <w:fldChar w:fldCharType="begin">
          <w:ffData>
            <w:name w:val="DepOrient2"/>
            <w:enabled/>
            <w:calcOnExit/>
            <w:textInput/>
          </w:ffData>
        </w:fldChar>
      </w:r>
      <w:bookmarkStart w:id="22" w:name="DepOrient2"/>
      <w:r w:rsidR="00BD3675">
        <w:rPr>
          <w:rFonts w:cs="Arial"/>
        </w:rPr>
        <w:instrText xml:space="preserve"> FORMTEXT </w:instrText>
      </w:r>
      <w:r w:rsidR="00BD3675">
        <w:rPr>
          <w:rFonts w:cs="Arial"/>
        </w:rPr>
      </w:r>
      <w:r w:rsidR="00BD3675">
        <w:rPr>
          <w:rFonts w:cs="Arial"/>
        </w:rPr>
        <w:fldChar w:fldCharType="separate"/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</w:rPr>
        <w:fldChar w:fldCharType="end"/>
      </w:r>
      <w:bookmarkEnd w:id="22"/>
    </w:p>
    <w:p w14:paraId="0D000CE4" w14:textId="77777777" w:rsidR="008F4E9E" w:rsidRPr="00E53098" w:rsidRDefault="008F4E9E" w:rsidP="00BD3675">
      <w:pPr>
        <w:keepNext/>
        <w:spacing w:line="0" w:lineRule="atLeast"/>
        <w:rPr>
          <w:rFonts w:cs="Arial"/>
          <w:i/>
        </w:rPr>
      </w:pPr>
      <w:r w:rsidRPr="00E53098">
        <w:rPr>
          <w:rFonts w:cs="Arial"/>
          <w:b/>
        </w:rPr>
        <w:t>Centro de I&amp;D</w:t>
      </w:r>
      <w:r w:rsidR="001C40EC">
        <w:rPr>
          <w:rFonts w:cs="Arial"/>
          <w:b/>
        </w:rPr>
        <w:t xml:space="preserve"> </w:t>
      </w:r>
      <w:r w:rsidR="001C40EC" w:rsidRPr="00E53098">
        <w:rPr>
          <w:rFonts w:cs="Arial"/>
          <w:b/>
        </w:rPr>
        <w:t>do Orientador 2</w:t>
      </w:r>
      <w:r w:rsidRPr="00E53098">
        <w:rPr>
          <w:rFonts w:cs="Arial"/>
          <w:b/>
        </w:rPr>
        <w:t xml:space="preserve">: </w:t>
      </w:r>
      <w:r w:rsidR="00BD3675">
        <w:rPr>
          <w:rFonts w:cs="Arial"/>
        </w:rPr>
        <w:fldChar w:fldCharType="begin">
          <w:ffData>
            <w:name w:val=""/>
            <w:enabled/>
            <w:calcOnExit/>
            <w:textInput/>
          </w:ffData>
        </w:fldChar>
      </w:r>
      <w:r w:rsidR="00BD3675">
        <w:rPr>
          <w:rFonts w:cs="Arial"/>
        </w:rPr>
        <w:instrText xml:space="preserve"> FORMTEXT </w:instrText>
      </w:r>
      <w:r w:rsidR="00BD3675">
        <w:rPr>
          <w:rFonts w:cs="Arial"/>
        </w:rPr>
      </w:r>
      <w:r w:rsidR="00BD3675">
        <w:rPr>
          <w:rFonts w:cs="Arial"/>
        </w:rPr>
        <w:fldChar w:fldCharType="separate"/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</w:rPr>
        <w:fldChar w:fldCharType="end"/>
      </w:r>
    </w:p>
    <w:p w14:paraId="55FB3E20" w14:textId="77777777" w:rsidR="00BC50F2" w:rsidRPr="00E53098" w:rsidRDefault="00BC50F2" w:rsidP="00BD3675">
      <w:pPr>
        <w:keepNext/>
        <w:spacing w:line="0" w:lineRule="atLeast"/>
        <w:rPr>
          <w:rFonts w:cs="Arial"/>
          <w:b/>
          <w:i/>
        </w:rPr>
      </w:pPr>
      <w:r w:rsidRPr="00E53098">
        <w:rPr>
          <w:rFonts w:cs="Arial"/>
          <w:b/>
        </w:rPr>
        <w:t xml:space="preserve">Escola/Faculdade do Orientador 2: </w:t>
      </w:r>
      <w:r w:rsidR="00BD3675">
        <w:rPr>
          <w:rFonts w:cs="Arial"/>
        </w:rPr>
        <w:fldChar w:fldCharType="begin">
          <w:ffData>
            <w:name w:val="EscolaOrient2"/>
            <w:enabled/>
            <w:calcOnExit/>
            <w:textInput/>
          </w:ffData>
        </w:fldChar>
      </w:r>
      <w:bookmarkStart w:id="23" w:name="EscolaOrient2"/>
      <w:r w:rsidR="00BD3675">
        <w:rPr>
          <w:rFonts w:cs="Arial"/>
        </w:rPr>
        <w:instrText xml:space="preserve"> FORMTEXT </w:instrText>
      </w:r>
      <w:r w:rsidR="00BD3675">
        <w:rPr>
          <w:rFonts w:cs="Arial"/>
        </w:rPr>
      </w:r>
      <w:r w:rsidR="00BD3675">
        <w:rPr>
          <w:rFonts w:cs="Arial"/>
        </w:rPr>
        <w:fldChar w:fldCharType="separate"/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</w:rPr>
        <w:fldChar w:fldCharType="end"/>
      </w:r>
      <w:bookmarkEnd w:id="23"/>
    </w:p>
    <w:p w14:paraId="228B2D6A" w14:textId="77777777" w:rsidR="00BC50F2" w:rsidRPr="00E53098" w:rsidRDefault="00BC50F2" w:rsidP="00BD3675">
      <w:pPr>
        <w:keepNext/>
        <w:spacing w:line="0" w:lineRule="atLeast"/>
        <w:rPr>
          <w:rFonts w:cs="Arial"/>
        </w:rPr>
      </w:pPr>
      <w:r w:rsidRPr="00E53098">
        <w:rPr>
          <w:rFonts w:cs="Arial"/>
          <w:b/>
        </w:rPr>
        <w:t xml:space="preserve">Universidade do Orientador 2: </w:t>
      </w:r>
      <w:r w:rsidR="00BD3675">
        <w:rPr>
          <w:rFonts w:cs="Arial"/>
        </w:rPr>
        <w:fldChar w:fldCharType="begin">
          <w:ffData>
            <w:name w:val="UnivOrient2"/>
            <w:enabled/>
            <w:calcOnExit/>
            <w:textInput/>
          </w:ffData>
        </w:fldChar>
      </w:r>
      <w:bookmarkStart w:id="24" w:name="UnivOrient2"/>
      <w:r w:rsidR="00BD3675">
        <w:rPr>
          <w:rFonts w:cs="Arial"/>
        </w:rPr>
        <w:instrText xml:space="preserve"> FORMTEXT </w:instrText>
      </w:r>
      <w:r w:rsidR="00BD3675">
        <w:rPr>
          <w:rFonts w:cs="Arial"/>
        </w:rPr>
      </w:r>
      <w:r w:rsidR="00BD3675">
        <w:rPr>
          <w:rFonts w:cs="Arial"/>
        </w:rPr>
        <w:fldChar w:fldCharType="separate"/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</w:rPr>
        <w:fldChar w:fldCharType="end"/>
      </w:r>
      <w:bookmarkEnd w:id="24"/>
    </w:p>
    <w:p w14:paraId="505A028A" w14:textId="77777777" w:rsidR="00760C78" w:rsidRPr="00E53098" w:rsidRDefault="00BC50F2">
      <w:pPr>
        <w:rPr>
          <w:rFonts w:cs="Arial"/>
          <w:b/>
        </w:rPr>
      </w:pPr>
      <w:r w:rsidRPr="00E53098">
        <w:rPr>
          <w:rFonts w:cs="Arial"/>
          <w:b/>
        </w:rPr>
        <w:t xml:space="preserve">E-mail Orientador 2: </w:t>
      </w:r>
      <w:r w:rsidR="00BD3675">
        <w:rPr>
          <w:rFonts w:cs="Arial"/>
        </w:rPr>
        <w:fldChar w:fldCharType="begin">
          <w:ffData>
            <w:name w:val="emailorient2"/>
            <w:enabled/>
            <w:calcOnExit/>
            <w:textInput/>
          </w:ffData>
        </w:fldChar>
      </w:r>
      <w:bookmarkStart w:id="25" w:name="emailorient2"/>
      <w:r w:rsidR="00BD3675">
        <w:rPr>
          <w:rFonts w:cs="Arial"/>
        </w:rPr>
        <w:instrText xml:space="preserve"> FORMTEXT </w:instrText>
      </w:r>
      <w:r w:rsidR="00BD3675">
        <w:rPr>
          <w:rFonts w:cs="Arial"/>
        </w:rPr>
      </w:r>
      <w:r w:rsidR="00BD3675">
        <w:rPr>
          <w:rFonts w:cs="Arial"/>
        </w:rPr>
        <w:fldChar w:fldCharType="separate"/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</w:rPr>
        <w:fldChar w:fldCharType="end"/>
      </w:r>
      <w:bookmarkEnd w:id="25"/>
    </w:p>
    <w:p w14:paraId="28204977" w14:textId="77777777" w:rsidR="00760C78" w:rsidRDefault="00760C78" w:rsidP="00AE40A3">
      <w:pPr>
        <w:rPr>
          <w:rFonts w:cs="Arial"/>
          <w:b/>
        </w:rPr>
      </w:pPr>
    </w:p>
    <w:p w14:paraId="79AF3231" w14:textId="5ACF4F4D" w:rsidR="00AE40A3" w:rsidRPr="00E53098" w:rsidRDefault="00AE40A3" w:rsidP="00BD3675">
      <w:pPr>
        <w:keepNext/>
        <w:spacing w:line="0" w:lineRule="atLeast"/>
        <w:rPr>
          <w:rFonts w:cs="Arial"/>
          <w:b/>
        </w:rPr>
      </w:pPr>
      <w:r w:rsidRPr="00E53098">
        <w:rPr>
          <w:rFonts w:cs="Arial"/>
          <w:b/>
        </w:rPr>
        <w:lastRenderedPageBreak/>
        <w:t xml:space="preserve">Nome Orientador 3: </w:t>
      </w:r>
      <w:r w:rsidR="003074A8">
        <w:rPr>
          <w:rFonts w:cs="Arial"/>
        </w:rPr>
        <w:fldChar w:fldCharType="begin">
          <w:ffData>
            <w:name w:val="Orientador3"/>
            <w:enabled/>
            <w:calcOnExit/>
            <w:statusText w:type="text" w:val="Nome do Orientador"/>
            <w:textInput>
              <w:default w:val="Nome do Orientador 3"/>
            </w:textInput>
          </w:ffData>
        </w:fldChar>
      </w:r>
      <w:bookmarkStart w:id="26" w:name="Orientador3"/>
      <w:r w:rsidR="003074A8">
        <w:rPr>
          <w:rFonts w:cs="Arial"/>
        </w:rPr>
        <w:instrText xml:space="preserve"> FORMTEXT </w:instrText>
      </w:r>
      <w:r w:rsidR="003074A8">
        <w:rPr>
          <w:rFonts w:cs="Arial"/>
        </w:rPr>
      </w:r>
      <w:r w:rsidR="003074A8">
        <w:rPr>
          <w:rFonts w:cs="Arial"/>
        </w:rPr>
        <w:fldChar w:fldCharType="separate"/>
      </w:r>
      <w:r w:rsidR="003074A8">
        <w:rPr>
          <w:rFonts w:cs="Arial"/>
          <w:noProof/>
        </w:rPr>
        <w:t>Nome do Orientador 3</w:t>
      </w:r>
      <w:r w:rsidR="003074A8">
        <w:rPr>
          <w:rFonts w:cs="Arial"/>
        </w:rPr>
        <w:fldChar w:fldCharType="end"/>
      </w:r>
      <w:bookmarkEnd w:id="26"/>
    </w:p>
    <w:p w14:paraId="51258B71" w14:textId="77777777" w:rsidR="00AE40A3" w:rsidRPr="00E53098" w:rsidRDefault="00AE40A3" w:rsidP="00BD3675">
      <w:pPr>
        <w:keepNext/>
        <w:spacing w:line="0" w:lineRule="atLeast"/>
        <w:rPr>
          <w:rFonts w:cs="Arial"/>
          <w:b/>
        </w:rPr>
      </w:pPr>
      <w:r w:rsidRPr="00E53098">
        <w:rPr>
          <w:rFonts w:cs="Arial"/>
          <w:b/>
        </w:rPr>
        <w:t xml:space="preserve">Categoria do Orientador 3: </w:t>
      </w:r>
      <w:r w:rsidR="00480BDD" w:rsidRPr="00E53098">
        <w:rPr>
          <w:rFonts w:cs="Arial"/>
        </w:rPr>
        <w:fldChar w:fldCharType="begin">
          <w:ffData>
            <w:name w:val="CategOrient3"/>
            <w:enabled/>
            <w:calcOnExit/>
            <w:textInput>
              <w:default w:val="Categoria"/>
            </w:textInput>
          </w:ffData>
        </w:fldChar>
      </w:r>
      <w:bookmarkStart w:id="27" w:name="CategOrient3"/>
      <w:r w:rsidR="00480BDD" w:rsidRPr="00E53098">
        <w:rPr>
          <w:rFonts w:cs="Arial"/>
        </w:rPr>
        <w:instrText xml:space="preserve"> FORMTEXT </w:instrText>
      </w:r>
      <w:r w:rsidR="00480BDD" w:rsidRPr="00E53098">
        <w:rPr>
          <w:rFonts w:cs="Arial"/>
        </w:rPr>
      </w:r>
      <w:r w:rsidR="00480BDD" w:rsidRPr="00E53098">
        <w:rPr>
          <w:rFonts w:cs="Arial"/>
        </w:rPr>
        <w:fldChar w:fldCharType="separate"/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480BDD" w:rsidRPr="00E53098">
        <w:rPr>
          <w:rFonts w:cs="Arial"/>
        </w:rPr>
        <w:fldChar w:fldCharType="end"/>
      </w:r>
      <w:bookmarkEnd w:id="27"/>
    </w:p>
    <w:p w14:paraId="286361D1" w14:textId="77777777" w:rsidR="00AE40A3" w:rsidRPr="00E53098" w:rsidRDefault="00AE40A3" w:rsidP="00BD3675">
      <w:pPr>
        <w:keepNext/>
        <w:spacing w:line="0" w:lineRule="atLeast"/>
        <w:rPr>
          <w:rFonts w:cs="Arial"/>
        </w:rPr>
      </w:pPr>
      <w:r w:rsidRPr="00E53098">
        <w:rPr>
          <w:rFonts w:cs="Arial"/>
          <w:b/>
        </w:rPr>
        <w:t xml:space="preserve">Departamento do Orientador 3: </w:t>
      </w:r>
      <w:r w:rsidR="00917842" w:rsidRPr="00E53098">
        <w:rPr>
          <w:rFonts w:cs="Arial"/>
        </w:rPr>
        <w:fldChar w:fldCharType="begin">
          <w:ffData>
            <w:name w:val="DepOrient3"/>
            <w:enabled/>
            <w:calcOnExit/>
            <w:textInput>
              <w:default w:val="Departamento de..."/>
            </w:textInput>
          </w:ffData>
        </w:fldChar>
      </w:r>
      <w:bookmarkStart w:id="28" w:name="DepOrient3"/>
      <w:r w:rsidR="00917842" w:rsidRPr="00E53098">
        <w:rPr>
          <w:rFonts w:cs="Arial"/>
        </w:rPr>
        <w:instrText xml:space="preserve"> FORMTEXT </w:instrText>
      </w:r>
      <w:r w:rsidR="00917842" w:rsidRPr="00E53098">
        <w:rPr>
          <w:rFonts w:cs="Arial"/>
        </w:rPr>
      </w:r>
      <w:r w:rsidR="00917842" w:rsidRPr="00E53098">
        <w:rPr>
          <w:rFonts w:cs="Arial"/>
        </w:rPr>
        <w:fldChar w:fldCharType="separate"/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917842" w:rsidRPr="00E53098">
        <w:rPr>
          <w:rFonts w:cs="Arial"/>
        </w:rPr>
        <w:fldChar w:fldCharType="end"/>
      </w:r>
      <w:bookmarkEnd w:id="28"/>
    </w:p>
    <w:p w14:paraId="07AC5AC2" w14:textId="77777777" w:rsidR="008F4E9E" w:rsidRPr="00E53098" w:rsidRDefault="008F4E9E" w:rsidP="00BD3675">
      <w:pPr>
        <w:keepNext/>
        <w:spacing w:line="0" w:lineRule="atLeast"/>
        <w:rPr>
          <w:rFonts w:cs="Arial"/>
          <w:i/>
        </w:rPr>
      </w:pPr>
      <w:r w:rsidRPr="00E53098">
        <w:rPr>
          <w:rFonts w:cs="Arial"/>
          <w:b/>
        </w:rPr>
        <w:t>Centro de I&amp;D</w:t>
      </w:r>
      <w:r w:rsidR="001C40EC">
        <w:rPr>
          <w:rFonts w:cs="Arial"/>
          <w:b/>
        </w:rPr>
        <w:t xml:space="preserve"> </w:t>
      </w:r>
      <w:r w:rsidR="001C40EC" w:rsidRPr="00E53098">
        <w:rPr>
          <w:rFonts w:cs="Arial"/>
          <w:b/>
        </w:rPr>
        <w:t>do Orientador 3</w:t>
      </w:r>
      <w:r w:rsidRPr="00E53098">
        <w:rPr>
          <w:rFonts w:cs="Arial"/>
          <w:b/>
        </w:rPr>
        <w:t xml:space="preserve">: </w:t>
      </w:r>
      <w:r w:rsidR="00386D5B" w:rsidRPr="00E53098">
        <w:rPr>
          <w:rFonts w:cs="Arial"/>
        </w:rPr>
        <w:fldChar w:fldCharType="begin">
          <w:ffData>
            <w:name w:val=""/>
            <w:enabled/>
            <w:calcOnExit/>
            <w:textInput>
              <w:default w:val="Centro de Investigação"/>
            </w:textInput>
          </w:ffData>
        </w:fldChar>
      </w:r>
      <w:r w:rsidR="00386D5B" w:rsidRPr="00E53098">
        <w:rPr>
          <w:rFonts w:cs="Arial"/>
        </w:rPr>
        <w:instrText xml:space="preserve"> FORMTEXT </w:instrText>
      </w:r>
      <w:r w:rsidR="00386D5B" w:rsidRPr="00E53098">
        <w:rPr>
          <w:rFonts w:cs="Arial"/>
        </w:rPr>
      </w:r>
      <w:r w:rsidR="00386D5B" w:rsidRPr="00E53098">
        <w:rPr>
          <w:rFonts w:cs="Arial"/>
        </w:rPr>
        <w:fldChar w:fldCharType="separate"/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386D5B" w:rsidRPr="00E53098">
        <w:rPr>
          <w:rFonts w:cs="Arial"/>
        </w:rPr>
        <w:fldChar w:fldCharType="end"/>
      </w:r>
    </w:p>
    <w:p w14:paraId="7A22710E" w14:textId="77777777" w:rsidR="00AE40A3" w:rsidRPr="00E53098" w:rsidRDefault="00AE40A3" w:rsidP="00BD3675">
      <w:pPr>
        <w:keepNext/>
        <w:spacing w:line="0" w:lineRule="atLeast"/>
        <w:rPr>
          <w:rFonts w:cs="Arial"/>
          <w:b/>
          <w:i/>
        </w:rPr>
      </w:pPr>
      <w:r w:rsidRPr="00E53098">
        <w:rPr>
          <w:rFonts w:cs="Arial"/>
          <w:b/>
        </w:rPr>
        <w:t xml:space="preserve">Escola/Faculdade do Orientador 3: </w:t>
      </w:r>
      <w:r w:rsidR="00D95AC2" w:rsidRPr="00E53098">
        <w:rPr>
          <w:rFonts w:cs="Arial"/>
        </w:rPr>
        <w:fldChar w:fldCharType="begin">
          <w:ffData>
            <w:name w:val="EscolaOrient3"/>
            <w:enabled/>
            <w:calcOnExit/>
            <w:textInput>
              <w:default w:val="Escola/Faculdade de..."/>
            </w:textInput>
          </w:ffData>
        </w:fldChar>
      </w:r>
      <w:bookmarkStart w:id="29" w:name="EscolaOrient3"/>
      <w:r w:rsidR="00D95AC2" w:rsidRPr="00E53098">
        <w:rPr>
          <w:rFonts w:cs="Arial"/>
        </w:rPr>
        <w:instrText xml:space="preserve"> FORMTEXT </w:instrText>
      </w:r>
      <w:r w:rsidR="00D95AC2" w:rsidRPr="00E53098">
        <w:rPr>
          <w:rFonts w:cs="Arial"/>
        </w:rPr>
      </w:r>
      <w:r w:rsidR="00D95AC2" w:rsidRPr="00E53098">
        <w:rPr>
          <w:rFonts w:cs="Arial"/>
        </w:rPr>
        <w:fldChar w:fldCharType="separate"/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D95AC2" w:rsidRPr="00E53098">
        <w:rPr>
          <w:rFonts w:cs="Arial"/>
        </w:rPr>
        <w:fldChar w:fldCharType="end"/>
      </w:r>
      <w:bookmarkEnd w:id="29"/>
    </w:p>
    <w:p w14:paraId="16582937" w14:textId="77777777" w:rsidR="00AE40A3" w:rsidRPr="00E53098" w:rsidRDefault="00AE40A3" w:rsidP="00BD3675">
      <w:pPr>
        <w:keepNext/>
        <w:spacing w:line="0" w:lineRule="atLeast"/>
        <w:rPr>
          <w:rFonts w:cs="Arial"/>
        </w:rPr>
      </w:pPr>
      <w:r w:rsidRPr="00E53098">
        <w:rPr>
          <w:rFonts w:cs="Arial"/>
          <w:b/>
        </w:rPr>
        <w:t xml:space="preserve">Universidade do Orientador 3: </w:t>
      </w:r>
      <w:r w:rsidR="00917842" w:rsidRPr="00E53098">
        <w:rPr>
          <w:rFonts w:cs="Arial"/>
        </w:rPr>
        <w:fldChar w:fldCharType="begin">
          <w:ffData>
            <w:name w:val="UnivOrient3"/>
            <w:enabled/>
            <w:calcOnExit/>
            <w:textInput>
              <w:default w:val="Universidade do Minho"/>
            </w:textInput>
          </w:ffData>
        </w:fldChar>
      </w:r>
      <w:bookmarkStart w:id="30" w:name="UnivOrient3"/>
      <w:r w:rsidR="00917842" w:rsidRPr="00E53098">
        <w:rPr>
          <w:rFonts w:cs="Arial"/>
        </w:rPr>
        <w:instrText xml:space="preserve"> FORMTEXT </w:instrText>
      </w:r>
      <w:r w:rsidR="00917842" w:rsidRPr="00E53098">
        <w:rPr>
          <w:rFonts w:cs="Arial"/>
        </w:rPr>
      </w:r>
      <w:r w:rsidR="00917842" w:rsidRPr="00E53098">
        <w:rPr>
          <w:rFonts w:cs="Arial"/>
        </w:rPr>
        <w:fldChar w:fldCharType="separate"/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1C40EC">
        <w:rPr>
          <w:rFonts w:cs="Arial"/>
          <w:noProof/>
        </w:rPr>
        <w:t> </w:t>
      </w:r>
      <w:r w:rsidR="00917842" w:rsidRPr="00E53098">
        <w:rPr>
          <w:rFonts w:cs="Arial"/>
        </w:rPr>
        <w:fldChar w:fldCharType="end"/>
      </w:r>
      <w:bookmarkEnd w:id="30"/>
    </w:p>
    <w:p w14:paraId="4F31D1A9" w14:textId="77777777" w:rsidR="00785EF5" w:rsidRPr="00E53098" w:rsidRDefault="00AE40A3" w:rsidP="008F4E9E">
      <w:pPr>
        <w:spacing w:line="0" w:lineRule="atLeast"/>
        <w:rPr>
          <w:rFonts w:cs="Arial"/>
          <w:b/>
        </w:rPr>
      </w:pPr>
      <w:r w:rsidRPr="00E53098">
        <w:rPr>
          <w:rFonts w:cs="Arial"/>
          <w:b/>
        </w:rPr>
        <w:t xml:space="preserve">E-mail Orientador 3: </w:t>
      </w:r>
      <w:r w:rsidR="00BD3675">
        <w:rPr>
          <w:rFonts w:cs="Arial"/>
        </w:rPr>
        <w:fldChar w:fldCharType="begin">
          <w:ffData>
            <w:name w:val="emailorient3"/>
            <w:enabled/>
            <w:calcOnExit/>
            <w:textInput/>
          </w:ffData>
        </w:fldChar>
      </w:r>
      <w:bookmarkStart w:id="31" w:name="emailorient3"/>
      <w:r w:rsidR="00BD3675">
        <w:rPr>
          <w:rFonts w:cs="Arial"/>
        </w:rPr>
        <w:instrText xml:space="preserve"> FORMTEXT </w:instrText>
      </w:r>
      <w:r w:rsidR="00BD3675">
        <w:rPr>
          <w:rFonts w:cs="Arial"/>
        </w:rPr>
      </w:r>
      <w:r w:rsidR="00BD3675">
        <w:rPr>
          <w:rFonts w:cs="Arial"/>
        </w:rPr>
        <w:fldChar w:fldCharType="separate"/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  <w:noProof/>
        </w:rPr>
        <w:t> </w:t>
      </w:r>
      <w:r w:rsidR="00BD3675">
        <w:rPr>
          <w:rFonts w:cs="Arial"/>
        </w:rPr>
        <w:fldChar w:fldCharType="end"/>
      </w:r>
      <w:bookmarkEnd w:id="31"/>
    </w:p>
    <w:p w14:paraId="45452074" w14:textId="77777777" w:rsidR="00327543" w:rsidRPr="00E53098" w:rsidRDefault="00327543" w:rsidP="00BC50F2">
      <w:pPr>
        <w:rPr>
          <w:rFonts w:cs="Arial"/>
          <w:b/>
        </w:rPr>
      </w:pPr>
    </w:p>
    <w:p w14:paraId="07FAD6BD" w14:textId="77777777" w:rsidR="00327543" w:rsidRPr="00E53098" w:rsidRDefault="00327543" w:rsidP="00BC50F2">
      <w:pPr>
        <w:rPr>
          <w:rFonts w:cs="Arial"/>
          <w:i/>
          <w:sz w:val="14"/>
        </w:rPr>
      </w:pPr>
    </w:p>
    <w:p w14:paraId="3D0CC6E9" w14:textId="77777777" w:rsidR="00BC50F2" w:rsidRPr="00E53098" w:rsidRDefault="00CC4A35" w:rsidP="00BC50F2">
      <w:pPr>
        <w:rPr>
          <w:rFonts w:cs="Arial"/>
          <w:i/>
        </w:rPr>
      </w:pPr>
      <w:r w:rsidRPr="00E53098">
        <w:rPr>
          <w:rFonts w:cs="Arial"/>
          <w:b/>
        </w:rPr>
        <w:t xml:space="preserve">Data do Requerimento: </w:t>
      </w:r>
      <w:bookmarkStart w:id="32" w:name="diareq"/>
      <w:r w:rsidR="007C3FB0" w:rsidRPr="00E53098">
        <w:rPr>
          <w:rFonts w:cs="Arial"/>
        </w:rPr>
        <w:fldChar w:fldCharType="begin">
          <w:ffData>
            <w:name w:val="diareq"/>
            <w:enabled/>
            <w:calcOnExit/>
            <w:textInput>
              <w:default w:val="dia"/>
            </w:textInput>
          </w:ffData>
        </w:fldChar>
      </w:r>
      <w:r w:rsidR="007C3FB0" w:rsidRPr="00E53098">
        <w:rPr>
          <w:rFonts w:cs="Arial"/>
        </w:rPr>
        <w:instrText xml:space="preserve"> FORMTEXT </w:instrText>
      </w:r>
      <w:r w:rsidR="007C3FB0" w:rsidRPr="00E53098">
        <w:rPr>
          <w:rFonts w:cs="Arial"/>
        </w:rPr>
      </w:r>
      <w:r w:rsidR="007C3FB0" w:rsidRPr="00E53098">
        <w:rPr>
          <w:rFonts w:cs="Arial"/>
        </w:rPr>
        <w:fldChar w:fldCharType="separate"/>
      </w:r>
      <w:r w:rsidR="00DA488E">
        <w:rPr>
          <w:rFonts w:cs="Arial"/>
          <w:noProof/>
        </w:rPr>
        <w:t>dia</w:t>
      </w:r>
      <w:r w:rsidR="007C3FB0" w:rsidRPr="00E53098">
        <w:rPr>
          <w:rFonts w:cs="Arial"/>
        </w:rPr>
        <w:fldChar w:fldCharType="end"/>
      </w:r>
      <w:bookmarkEnd w:id="32"/>
      <w:r w:rsidRPr="00E53098">
        <w:rPr>
          <w:rFonts w:cs="Arial"/>
        </w:rPr>
        <w:t>/</w:t>
      </w:r>
      <w:bookmarkStart w:id="33" w:name="mesreq"/>
      <w:r w:rsidR="007C3FB0" w:rsidRPr="00E53098">
        <w:rPr>
          <w:rFonts w:cs="Arial"/>
        </w:rPr>
        <w:fldChar w:fldCharType="begin">
          <w:ffData>
            <w:name w:val="mesreq"/>
            <w:enabled/>
            <w:calcOnExit/>
            <w:ddList>
              <w:listEntry w:val="Janeiro"/>
              <w:listEntry w:val="Fevereiro"/>
              <w:listEntry w:val="Março"/>
              <w:listEntry w:val="Abril"/>
              <w:listEntry w:val="Maio"/>
              <w:listEntry w:val="Junho"/>
              <w:listEntry w:val="Julho"/>
              <w:listEntry w:val="Agosto"/>
              <w:listEntry w:val="Setembro"/>
              <w:listEntry w:val="Outubro"/>
              <w:listEntry w:val="Novembro"/>
              <w:listEntry w:val="Dezembro"/>
            </w:ddList>
          </w:ffData>
        </w:fldChar>
      </w:r>
      <w:r w:rsidR="007C3FB0" w:rsidRPr="00E53098">
        <w:rPr>
          <w:rFonts w:cs="Arial"/>
        </w:rPr>
        <w:instrText xml:space="preserve"> FORMDROPDOWN </w:instrText>
      </w:r>
      <w:r w:rsidR="00000000">
        <w:rPr>
          <w:rFonts w:cs="Arial"/>
        </w:rPr>
      </w:r>
      <w:r w:rsidR="00000000">
        <w:rPr>
          <w:rFonts w:cs="Arial"/>
        </w:rPr>
        <w:fldChar w:fldCharType="separate"/>
      </w:r>
      <w:r w:rsidR="007C3FB0" w:rsidRPr="00E53098">
        <w:rPr>
          <w:rFonts w:cs="Arial"/>
        </w:rPr>
        <w:fldChar w:fldCharType="end"/>
      </w:r>
      <w:bookmarkEnd w:id="33"/>
      <w:r w:rsidRPr="00E53098">
        <w:rPr>
          <w:rFonts w:cs="Arial"/>
        </w:rPr>
        <w:t>/</w:t>
      </w:r>
      <w:bookmarkStart w:id="34" w:name="anoreq"/>
      <w:r w:rsidR="007C3FB0" w:rsidRPr="00E53098">
        <w:rPr>
          <w:rFonts w:cs="Arial"/>
        </w:rPr>
        <w:fldChar w:fldCharType="begin">
          <w:ffData>
            <w:name w:val="anoreq"/>
            <w:enabled/>
            <w:calcOnExit/>
            <w:textInput>
              <w:default w:val="ano"/>
            </w:textInput>
          </w:ffData>
        </w:fldChar>
      </w:r>
      <w:r w:rsidR="007C3FB0" w:rsidRPr="00E53098">
        <w:rPr>
          <w:rFonts w:cs="Arial"/>
        </w:rPr>
        <w:instrText xml:space="preserve"> FORMTEXT </w:instrText>
      </w:r>
      <w:r w:rsidR="007C3FB0" w:rsidRPr="00E53098">
        <w:rPr>
          <w:rFonts w:cs="Arial"/>
        </w:rPr>
      </w:r>
      <w:r w:rsidR="007C3FB0" w:rsidRPr="00E53098">
        <w:rPr>
          <w:rFonts w:cs="Arial"/>
        </w:rPr>
        <w:fldChar w:fldCharType="separate"/>
      </w:r>
      <w:r w:rsidR="00DA488E">
        <w:rPr>
          <w:rFonts w:cs="Arial"/>
          <w:noProof/>
        </w:rPr>
        <w:t>ano</w:t>
      </w:r>
      <w:r w:rsidR="007C3FB0" w:rsidRPr="00E53098">
        <w:rPr>
          <w:rFonts w:cs="Arial"/>
        </w:rPr>
        <w:fldChar w:fldCharType="end"/>
      </w:r>
      <w:bookmarkEnd w:id="34"/>
    </w:p>
    <w:p w14:paraId="2E379F9A" w14:textId="77777777" w:rsidR="0088680F" w:rsidRPr="00E53098" w:rsidRDefault="0088680F" w:rsidP="00BC50F2">
      <w:pPr>
        <w:rPr>
          <w:rFonts w:cs="Arial"/>
          <w:b/>
          <w:i/>
        </w:rPr>
      </w:pPr>
    </w:p>
    <w:p w14:paraId="26F2B150" w14:textId="77777777" w:rsidR="005255A6" w:rsidRPr="00E53098" w:rsidRDefault="005255A6" w:rsidP="00BC50F2">
      <w:pPr>
        <w:rPr>
          <w:rFonts w:cs="Arial"/>
          <w:b/>
          <w:i/>
        </w:rPr>
      </w:pPr>
    </w:p>
    <w:p w14:paraId="4788FFC9" w14:textId="77777777" w:rsidR="005255A6" w:rsidRPr="00E53098" w:rsidRDefault="005255A6" w:rsidP="00BC50F2">
      <w:pPr>
        <w:rPr>
          <w:rFonts w:cs="Arial"/>
          <w:b/>
          <w:i/>
        </w:rPr>
      </w:pPr>
    </w:p>
    <w:p w14:paraId="6DC9A4EC" w14:textId="77777777" w:rsidR="0088680F" w:rsidRPr="00E53098" w:rsidRDefault="0088680F" w:rsidP="00BC50F2">
      <w:pPr>
        <w:rPr>
          <w:rFonts w:cs="Arial"/>
          <w:b/>
          <w:i/>
        </w:rPr>
      </w:pPr>
    </w:p>
    <w:p w14:paraId="6BC8E8F1" w14:textId="77777777" w:rsidR="005255A6" w:rsidRPr="00E53098" w:rsidRDefault="005255A6" w:rsidP="005255A6">
      <w:pPr>
        <w:rPr>
          <w:rFonts w:cs="Arial"/>
          <w:b/>
        </w:rPr>
      </w:pPr>
      <w:r w:rsidRPr="00E53098">
        <w:rPr>
          <w:rFonts w:cs="Arial"/>
          <w:b/>
        </w:rPr>
        <w:t>Lista de Documentação Necessária:</w:t>
      </w:r>
    </w:p>
    <w:p w14:paraId="159D6575" w14:textId="77777777" w:rsidR="005255A6" w:rsidRPr="00E53098" w:rsidRDefault="005255A6" w:rsidP="005255A6">
      <w:pPr>
        <w:rPr>
          <w:rFonts w:cs="Arial"/>
        </w:rPr>
      </w:pPr>
    </w:p>
    <w:p w14:paraId="5249EF60" w14:textId="77777777" w:rsidR="005255A6" w:rsidRPr="00E53098" w:rsidRDefault="005255A6" w:rsidP="005255A6">
      <w:pPr>
        <w:pStyle w:val="ListParagraph"/>
        <w:numPr>
          <w:ilvl w:val="0"/>
          <w:numId w:val="9"/>
        </w:numPr>
        <w:rPr>
          <w:rFonts w:ascii="NewsGotT" w:hAnsi="NewsGotT" w:cs="Arial"/>
          <w:sz w:val="20"/>
          <w:lang w:val="pt-PT"/>
        </w:rPr>
      </w:pPr>
      <w:r w:rsidRPr="00E53098">
        <w:rPr>
          <w:rFonts w:ascii="NewsGotT" w:hAnsi="NewsGotT" w:cs="Arial"/>
          <w:sz w:val="20"/>
          <w:lang w:val="pt-PT"/>
        </w:rPr>
        <w:t>Requerimento do Candidato (modelo em Anexo)</w:t>
      </w:r>
    </w:p>
    <w:p w14:paraId="797126B7" w14:textId="77777777" w:rsidR="005255A6" w:rsidRPr="00E53098" w:rsidRDefault="005255A6" w:rsidP="005255A6">
      <w:pPr>
        <w:pStyle w:val="ListParagraph"/>
        <w:numPr>
          <w:ilvl w:val="0"/>
          <w:numId w:val="9"/>
        </w:numPr>
        <w:rPr>
          <w:rFonts w:ascii="NewsGotT" w:hAnsi="NewsGotT" w:cs="Arial"/>
          <w:sz w:val="20"/>
          <w:lang w:val="pt-PT"/>
        </w:rPr>
      </w:pPr>
      <w:r w:rsidRPr="00E53098">
        <w:rPr>
          <w:rFonts w:ascii="NewsGotT" w:hAnsi="NewsGotT" w:cs="Arial"/>
          <w:sz w:val="20"/>
          <w:lang w:val="pt-PT"/>
        </w:rPr>
        <w:t>Aceitação do Orientador Científico (modelo em Anexo)</w:t>
      </w:r>
    </w:p>
    <w:p w14:paraId="04E72974" w14:textId="77777777" w:rsidR="00B6512F" w:rsidRPr="00E53098" w:rsidRDefault="00B6512F" w:rsidP="00B6512F">
      <w:pPr>
        <w:pStyle w:val="ListParagraph"/>
        <w:numPr>
          <w:ilvl w:val="0"/>
          <w:numId w:val="9"/>
        </w:numPr>
        <w:rPr>
          <w:rFonts w:ascii="NewsGotT" w:hAnsi="NewsGotT" w:cs="Arial"/>
          <w:sz w:val="20"/>
          <w:lang w:val="pt-PT"/>
        </w:rPr>
      </w:pPr>
      <w:r w:rsidRPr="00E53098">
        <w:rPr>
          <w:rFonts w:ascii="NewsGotT" w:hAnsi="NewsGotT" w:cs="Arial"/>
          <w:sz w:val="20"/>
          <w:lang w:val="pt-PT"/>
        </w:rPr>
        <w:t>Parecer do Centro de Investigação (modelo em Anexo)</w:t>
      </w:r>
    </w:p>
    <w:p w14:paraId="332DFB11" w14:textId="77777777" w:rsidR="005255A6" w:rsidRPr="00E53098" w:rsidRDefault="00B6512F" w:rsidP="005255A6">
      <w:pPr>
        <w:pStyle w:val="ListParagraph"/>
        <w:numPr>
          <w:ilvl w:val="0"/>
          <w:numId w:val="9"/>
        </w:numPr>
        <w:rPr>
          <w:rFonts w:ascii="NewsGotT" w:hAnsi="NewsGotT" w:cs="Arial"/>
          <w:sz w:val="20"/>
          <w:lang w:val="pt-PT"/>
        </w:rPr>
      </w:pPr>
      <w:r w:rsidRPr="00E53098">
        <w:rPr>
          <w:rFonts w:ascii="NewsGotT" w:hAnsi="NewsGotT" w:cs="Arial"/>
          <w:sz w:val="20"/>
          <w:lang w:val="pt-PT"/>
        </w:rPr>
        <w:t>Parecer</w:t>
      </w:r>
      <w:r w:rsidR="005255A6" w:rsidRPr="00E53098">
        <w:rPr>
          <w:rFonts w:ascii="NewsGotT" w:hAnsi="NewsGotT" w:cs="Arial"/>
          <w:sz w:val="20"/>
          <w:lang w:val="pt-PT"/>
        </w:rPr>
        <w:t xml:space="preserve"> da Comissão Diretiva do Programa Doutoral (modelo em Anexo)</w:t>
      </w:r>
    </w:p>
    <w:p w14:paraId="0605904C" w14:textId="77777777" w:rsidR="005255A6" w:rsidRPr="00E53098" w:rsidRDefault="005255A6" w:rsidP="005255A6">
      <w:pPr>
        <w:pStyle w:val="ListParagraph"/>
        <w:numPr>
          <w:ilvl w:val="0"/>
          <w:numId w:val="9"/>
        </w:numPr>
        <w:jc w:val="both"/>
        <w:rPr>
          <w:rFonts w:ascii="NewsGotT" w:hAnsi="NewsGotT" w:cs="Arial"/>
          <w:sz w:val="20"/>
          <w:lang w:val="pt-PT"/>
        </w:rPr>
      </w:pPr>
      <w:r w:rsidRPr="00E53098">
        <w:rPr>
          <w:rFonts w:ascii="NewsGotT" w:hAnsi="NewsGotT" w:cs="Arial"/>
          <w:sz w:val="20"/>
          <w:lang w:val="pt-PT"/>
        </w:rPr>
        <w:t>Plano de Trabalhos,</w:t>
      </w:r>
      <w:r w:rsidRPr="00E53098">
        <w:rPr>
          <w:rFonts w:ascii="NewsGotT" w:hAnsi="NewsGotT" w:cs="Arial"/>
          <w:b/>
          <w:sz w:val="20"/>
          <w:lang w:val="pt-PT"/>
        </w:rPr>
        <w:t xml:space="preserve"> assinado pelo candidato e orientador(es)</w:t>
      </w:r>
      <w:r w:rsidRPr="00E53098">
        <w:rPr>
          <w:rFonts w:ascii="NewsGotT" w:hAnsi="NewsGotT" w:cs="Arial"/>
          <w:sz w:val="20"/>
          <w:lang w:val="pt-PT"/>
        </w:rPr>
        <w:t>, com um mínimo de 10 e um máximo de 20 páginas</w:t>
      </w:r>
      <w:r w:rsidR="009F67A3">
        <w:rPr>
          <w:rFonts w:ascii="NewsGotT" w:hAnsi="NewsGotT" w:cs="Arial"/>
          <w:sz w:val="20"/>
          <w:lang w:val="pt-PT"/>
        </w:rPr>
        <w:t xml:space="preserve"> e</w:t>
      </w:r>
      <w:r w:rsidRPr="00E53098">
        <w:rPr>
          <w:rFonts w:ascii="NewsGotT" w:hAnsi="NewsGotT" w:cs="Arial"/>
          <w:sz w:val="20"/>
          <w:lang w:val="pt-PT"/>
        </w:rPr>
        <w:t xml:space="preserve"> com a indicação de, pelo menos:</w:t>
      </w:r>
    </w:p>
    <w:p w14:paraId="1E7D7446" w14:textId="77777777" w:rsidR="005255A6" w:rsidRPr="00E53098" w:rsidRDefault="005255A6" w:rsidP="005255A6">
      <w:pPr>
        <w:pStyle w:val="ListParagraph"/>
        <w:numPr>
          <w:ilvl w:val="1"/>
          <w:numId w:val="9"/>
        </w:numPr>
        <w:jc w:val="both"/>
        <w:rPr>
          <w:rFonts w:ascii="NewsGotT" w:hAnsi="NewsGotT" w:cs="Arial"/>
          <w:sz w:val="20"/>
          <w:lang w:val="pt-PT"/>
        </w:rPr>
      </w:pPr>
      <w:r w:rsidRPr="00E53098">
        <w:rPr>
          <w:rFonts w:ascii="NewsGotT" w:hAnsi="NewsGotT" w:cs="Arial"/>
          <w:sz w:val="20"/>
          <w:lang w:val="pt-PT"/>
        </w:rPr>
        <w:t>Objetivos do trabalho a realizar</w:t>
      </w:r>
    </w:p>
    <w:p w14:paraId="4DE271E7" w14:textId="77777777" w:rsidR="005255A6" w:rsidRPr="00E53098" w:rsidRDefault="005255A6" w:rsidP="005255A6">
      <w:pPr>
        <w:pStyle w:val="ListParagraph"/>
        <w:numPr>
          <w:ilvl w:val="1"/>
          <w:numId w:val="9"/>
        </w:numPr>
        <w:jc w:val="both"/>
        <w:rPr>
          <w:rFonts w:ascii="NewsGotT" w:hAnsi="NewsGotT" w:cs="Arial"/>
          <w:sz w:val="20"/>
          <w:lang w:val="pt-PT"/>
        </w:rPr>
      </w:pPr>
      <w:r w:rsidRPr="00E53098">
        <w:rPr>
          <w:rFonts w:ascii="NewsGotT" w:hAnsi="NewsGotT" w:cs="Arial"/>
          <w:sz w:val="20"/>
          <w:lang w:val="pt-PT"/>
        </w:rPr>
        <w:t>Meios necessários à sua realização</w:t>
      </w:r>
    </w:p>
    <w:p w14:paraId="033887E8" w14:textId="77777777" w:rsidR="005255A6" w:rsidRPr="00E53098" w:rsidRDefault="005255A6" w:rsidP="005255A6">
      <w:pPr>
        <w:pStyle w:val="ListParagraph"/>
        <w:numPr>
          <w:ilvl w:val="1"/>
          <w:numId w:val="9"/>
        </w:numPr>
        <w:jc w:val="both"/>
        <w:rPr>
          <w:rFonts w:ascii="NewsGotT" w:hAnsi="NewsGotT" w:cs="Arial"/>
          <w:sz w:val="20"/>
          <w:lang w:val="pt-PT"/>
        </w:rPr>
      </w:pPr>
      <w:r w:rsidRPr="00E53098">
        <w:rPr>
          <w:rFonts w:ascii="NewsGotT" w:hAnsi="NewsGotT" w:cs="Arial"/>
          <w:sz w:val="20"/>
          <w:lang w:val="pt-PT"/>
        </w:rPr>
        <w:t>Calendarização (com indicação da data de início dos trabalhos)</w:t>
      </w:r>
    </w:p>
    <w:p w14:paraId="2AC292B8" w14:textId="77777777" w:rsidR="005255A6" w:rsidRPr="00E53098" w:rsidRDefault="005255A6" w:rsidP="005255A6">
      <w:pPr>
        <w:jc w:val="both"/>
        <w:rPr>
          <w:rFonts w:cs="Arial"/>
        </w:rPr>
      </w:pPr>
    </w:p>
    <w:p w14:paraId="0583629C" w14:textId="77777777" w:rsidR="005255A6" w:rsidRPr="00E53098" w:rsidRDefault="005255A6" w:rsidP="005255A6">
      <w:pPr>
        <w:jc w:val="both"/>
        <w:rPr>
          <w:rFonts w:cs="Arial"/>
        </w:rPr>
      </w:pPr>
      <w:r w:rsidRPr="00E53098">
        <w:rPr>
          <w:rFonts w:cs="Arial"/>
          <w:b/>
        </w:rPr>
        <w:t>Nota 1:</w:t>
      </w:r>
      <w:r w:rsidRPr="00E53098">
        <w:rPr>
          <w:rFonts w:cs="Arial"/>
        </w:rPr>
        <w:t xml:space="preserve"> A calendarização deve considerar a duração do programa doutoral, incluindo a sua componente letiva (nos casos aplicáveis). As diversas tarefas incluídas no plano de trabalhos devem, assim, incluir o </w:t>
      </w:r>
      <w:proofErr w:type="gramStart"/>
      <w:r w:rsidRPr="00E53098">
        <w:rPr>
          <w:rFonts w:cs="Arial"/>
        </w:rPr>
        <w:t>período de tempo</w:t>
      </w:r>
      <w:proofErr w:type="gramEnd"/>
      <w:r w:rsidRPr="00E53098">
        <w:rPr>
          <w:rFonts w:cs="Arial"/>
        </w:rPr>
        <w:t xml:space="preserve"> dedicado às atividades curriculares (Tarefa 0) e o restante período associado à concretização do plano de tese (Tarefas 1 a n). Sempre que um estudante esteja inscrito em regime parcial, deverá identificar os anos letivos nos quais se encontra nesse regime.</w:t>
      </w:r>
    </w:p>
    <w:p w14:paraId="1C6AA2E9" w14:textId="77777777" w:rsidR="005255A6" w:rsidRPr="00E53098" w:rsidRDefault="005255A6" w:rsidP="005255A6">
      <w:pPr>
        <w:jc w:val="both"/>
        <w:rPr>
          <w:rFonts w:cs="Arial"/>
        </w:rPr>
      </w:pPr>
    </w:p>
    <w:p w14:paraId="41F88CE0" w14:textId="14060FDB" w:rsidR="005255A6" w:rsidRPr="00E53098" w:rsidRDefault="005255A6" w:rsidP="005255A6">
      <w:pPr>
        <w:jc w:val="both"/>
        <w:rPr>
          <w:rFonts w:cs="Arial"/>
        </w:rPr>
      </w:pPr>
      <w:r w:rsidRPr="00E53098">
        <w:rPr>
          <w:rFonts w:cs="Arial"/>
          <w:b/>
        </w:rPr>
        <w:t>Nota 2:</w:t>
      </w:r>
      <w:r w:rsidRPr="00E53098">
        <w:rPr>
          <w:rFonts w:cs="Arial"/>
        </w:rPr>
        <w:t xml:space="preserve"> </w:t>
      </w:r>
      <w:r w:rsidRPr="009F67A3">
        <w:rPr>
          <w:rFonts w:cs="Arial"/>
        </w:rPr>
        <w:t>Segundo o n</w:t>
      </w:r>
      <w:r w:rsidR="00480217">
        <w:rPr>
          <w:rFonts w:cs="Arial"/>
        </w:rPr>
        <w:t>.</w:t>
      </w:r>
      <w:r w:rsidRPr="009F67A3">
        <w:rPr>
          <w:rFonts w:cs="Arial"/>
        </w:rPr>
        <w:t>º 2</w:t>
      </w:r>
      <w:r w:rsidR="000B5F2E" w:rsidRPr="009F67A3">
        <w:rPr>
          <w:rFonts w:cs="Arial"/>
        </w:rPr>
        <w:t xml:space="preserve"> </w:t>
      </w:r>
      <w:r w:rsidRPr="009F67A3">
        <w:rPr>
          <w:rFonts w:cs="Arial"/>
        </w:rPr>
        <w:t>do Artigo 1</w:t>
      </w:r>
      <w:r w:rsidR="00B76906" w:rsidRPr="009F67A3">
        <w:rPr>
          <w:rFonts w:cs="Arial"/>
        </w:rPr>
        <w:t>84</w:t>
      </w:r>
      <w:r w:rsidRPr="009F67A3">
        <w:rPr>
          <w:rFonts w:cs="Arial"/>
        </w:rPr>
        <w:t>º do Despacho RT-</w:t>
      </w:r>
      <w:r w:rsidR="009F67A3" w:rsidRPr="009F67A3">
        <w:rPr>
          <w:rFonts w:cs="Arial"/>
        </w:rPr>
        <w:t>03</w:t>
      </w:r>
      <w:r w:rsidRPr="009F67A3">
        <w:rPr>
          <w:rFonts w:cs="Arial"/>
        </w:rPr>
        <w:t>/20</w:t>
      </w:r>
      <w:r w:rsidR="009F67A3" w:rsidRPr="009F67A3">
        <w:rPr>
          <w:rFonts w:cs="Arial"/>
        </w:rPr>
        <w:t>20</w:t>
      </w:r>
      <w:r w:rsidRPr="009F67A3">
        <w:rPr>
          <w:rFonts w:cs="Arial"/>
        </w:rPr>
        <w:t xml:space="preserve"> (</w:t>
      </w:r>
      <w:r w:rsidRPr="00E53098">
        <w:rPr>
          <w:rFonts w:cs="Arial"/>
        </w:rPr>
        <w:t xml:space="preserve">RAUM), </w:t>
      </w:r>
      <w:r w:rsidR="00B76906" w:rsidRPr="00E53098">
        <w:rPr>
          <w:rFonts w:cs="Arial"/>
          <w:i/>
        </w:rPr>
        <w:t>excecionalmente, em casos devidamente justificados, as UO, em sede de CC, poderão aceitar a inclusão de um terceiro orientador dos trabalhos de investigação</w:t>
      </w:r>
      <w:r w:rsidRPr="00E53098">
        <w:rPr>
          <w:rFonts w:cs="Arial"/>
        </w:rPr>
        <w:t xml:space="preserve">. Assim, caso o estudante pretenda solicitar </w:t>
      </w:r>
      <w:r w:rsidR="0093432B">
        <w:rPr>
          <w:rFonts w:cs="Arial"/>
        </w:rPr>
        <w:t xml:space="preserve">a admissão a tese com 3 orientadores ou, depois de admitido a tese, </w:t>
      </w:r>
      <w:r w:rsidRPr="00E53098">
        <w:rPr>
          <w:rFonts w:cs="Arial"/>
        </w:rPr>
        <w:t xml:space="preserve">a inclusão de um terceiro orientador, deverá </w:t>
      </w:r>
      <w:r w:rsidR="003074A8">
        <w:rPr>
          <w:rFonts w:cs="Arial"/>
        </w:rPr>
        <w:t xml:space="preserve">solicitar aos respetivos orientadores que preencham </w:t>
      </w:r>
      <w:r w:rsidRPr="00E53098">
        <w:rPr>
          <w:rFonts w:cs="Arial"/>
        </w:rPr>
        <w:t xml:space="preserve">a justificação </w:t>
      </w:r>
      <w:r w:rsidR="003074A8">
        <w:rPr>
          <w:rFonts w:cs="Arial"/>
        </w:rPr>
        <w:t xml:space="preserve">anexa a este formulário, </w:t>
      </w:r>
      <w:r w:rsidRPr="00E53098">
        <w:rPr>
          <w:rFonts w:cs="Arial"/>
        </w:rPr>
        <w:t xml:space="preserve">na qual se </w:t>
      </w:r>
      <w:r w:rsidR="0093432B">
        <w:rPr>
          <w:rFonts w:cs="Arial"/>
        </w:rPr>
        <w:t xml:space="preserve">deverão indicar </w:t>
      </w:r>
      <w:r w:rsidRPr="00E53098">
        <w:rPr>
          <w:rFonts w:cs="Arial"/>
        </w:rPr>
        <w:t>as valências distintas de cada orientador</w:t>
      </w:r>
      <w:r w:rsidR="0093432B">
        <w:rPr>
          <w:rFonts w:cs="Arial"/>
        </w:rPr>
        <w:t xml:space="preserve">, que devem ser complementares e </w:t>
      </w:r>
      <w:r w:rsidRPr="00E53098">
        <w:rPr>
          <w:rFonts w:cs="Arial"/>
        </w:rPr>
        <w:t>relevantes para o plano de trabalhos a desenvolver.</w:t>
      </w:r>
    </w:p>
    <w:p w14:paraId="77414B1B" w14:textId="77777777" w:rsidR="00223B0C" w:rsidRPr="00E53098" w:rsidRDefault="00223B0C" w:rsidP="00223B0C">
      <w:pPr>
        <w:jc w:val="both"/>
        <w:rPr>
          <w:rFonts w:cs="Arial"/>
        </w:rPr>
      </w:pPr>
    </w:p>
    <w:p w14:paraId="5BE0678C" w14:textId="7D8205E8" w:rsidR="008B3C80" w:rsidRPr="00E53098" w:rsidRDefault="008B3C80" w:rsidP="008B3C80">
      <w:pPr>
        <w:jc w:val="both"/>
        <w:rPr>
          <w:rFonts w:cs="Arial"/>
        </w:rPr>
      </w:pPr>
      <w:r w:rsidRPr="00E53098">
        <w:rPr>
          <w:rFonts w:cs="Arial"/>
          <w:b/>
        </w:rPr>
        <w:t xml:space="preserve">Nota </w:t>
      </w:r>
      <w:r>
        <w:rPr>
          <w:rFonts w:cs="Arial"/>
          <w:b/>
        </w:rPr>
        <w:t>3</w:t>
      </w:r>
      <w:r w:rsidRPr="00E53098">
        <w:rPr>
          <w:rFonts w:cs="Arial"/>
          <w:b/>
        </w:rPr>
        <w:t>:</w:t>
      </w:r>
      <w:r w:rsidRPr="00E53098">
        <w:rPr>
          <w:rFonts w:cs="Arial"/>
        </w:rPr>
        <w:t xml:space="preserve"> </w:t>
      </w:r>
      <w:r w:rsidRPr="009F67A3">
        <w:rPr>
          <w:rFonts w:cs="Arial"/>
        </w:rPr>
        <w:t>Se</w:t>
      </w:r>
      <w:r>
        <w:rPr>
          <w:rFonts w:cs="Arial"/>
        </w:rPr>
        <w:t xml:space="preserve">mpre que possível, os requerimentos anexos a este formulário devem ser assinados com assinatura digital qualificada </w:t>
      </w:r>
      <w:r w:rsidRPr="008B3C80">
        <w:rPr>
          <w:rFonts w:cs="Arial"/>
        </w:rPr>
        <w:t>com Cartão de Cidadão</w:t>
      </w:r>
      <w:r w:rsidR="00D2568A">
        <w:rPr>
          <w:rFonts w:cs="Arial"/>
        </w:rPr>
        <w:t xml:space="preserve"> e enviados à Comissão Diretiva do Programa Doutoral, que os enviará ao Conselho Científico </w:t>
      </w:r>
      <w:r w:rsidR="00986EA9">
        <w:rPr>
          <w:rFonts w:cs="Arial"/>
        </w:rPr>
        <w:t>da Escola de Engenharia via</w:t>
      </w:r>
      <w:r w:rsidR="00D2568A">
        <w:rPr>
          <w:rFonts w:cs="Arial"/>
        </w:rPr>
        <w:t xml:space="preserve"> DocUM</w:t>
      </w:r>
      <w:r>
        <w:rPr>
          <w:rFonts w:cs="Arial"/>
        </w:rPr>
        <w:t>.</w:t>
      </w:r>
    </w:p>
    <w:p w14:paraId="1EEB53EE" w14:textId="77777777" w:rsidR="00223B0C" w:rsidRPr="00E53098" w:rsidRDefault="00223B0C" w:rsidP="00223B0C">
      <w:pPr>
        <w:jc w:val="both"/>
        <w:rPr>
          <w:rFonts w:cs="Arial"/>
        </w:rPr>
      </w:pPr>
    </w:p>
    <w:p w14:paraId="44FF9486" w14:textId="77777777" w:rsidR="00223B0C" w:rsidRPr="00E53098" w:rsidRDefault="00223B0C" w:rsidP="00223B0C">
      <w:pPr>
        <w:jc w:val="both"/>
        <w:rPr>
          <w:rFonts w:cs="Arial"/>
        </w:rPr>
      </w:pPr>
    </w:p>
    <w:p w14:paraId="1BF1A1F6" w14:textId="77777777" w:rsidR="00223B0C" w:rsidRPr="00E53098" w:rsidRDefault="00223B0C" w:rsidP="00223B0C">
      <w:pPr>
        <w:jc w:val="both"/>
        <w:rPr>
          <w:rFonts w:cs="Arial"/>
          <w:b/>
          <w:i/>
        </w:rPr>
      </w:pPr>
      <w:r w:rsidRPr="00E53098">
        <w:rPr>
          <w:rFonts w:cs="Arial"/>
          <w:b/>
          <w:i/>
        </w:rPr>
        <w:t>Para esclarecimentos:</w:t>
      </w:r>
    </w:p>
    <w:p w14:paraId="1FDF2692" w14:textId="77777777" w:rsidR="00223B0C" w:rsidRPr="00E53098" w:rsidRDefault="00223B0C" w:rsidP="00223B0C">
      <w:pPr>
        <w:jc w:val="both"/>
        <w:rPr>
          <w:rFonts w:cs="Arial"/>
          <w:b/>
          <w:i/>
        </w:rPr>
      </w:pPr>
    </w:p>
    <w:p w14:paraId="4ED77E76" w14:textId="77777777" w:rsidR="00223B0C" w:rsidRPr="00E53098" w:rsidRDefault="00223B0C" w:rsidP="00223B0C">
      <w:pPr>
        <w:jc w:val="both"/>
        <w:rPr>
          <w:rFonts w:cs="Arial"/>
          <w:b/>
          <w:i/>
        </w:rPr>
      </w:pPr>
      <w:r w:rsidRPr="00E53098">
        <w:rPr>
          <w:rFonts w:cs="Arial"/>
          <w:b/>
          <w:i/>
        </w:rPr>
        <w:t>Conselho Científico da Escola de Engenharia</w:t>
      </w:r>
    </w:p>
    <w:p w14:paraId="01C0A3BC" w14:textId="77777777" w:rsidR="00223B0C" w:rsidRPr="007800F3" w:rsidRDefault="00223B0C" w:rsidP="00223B0C">
      <w:pPr>
        <w:jc w:val="both"/>
        <w:rPr>
          <w:rFonts w:cs="Arial"/>
          <w:b/>
          <w:i/>
        </w:rPr>
      </w:pPr>
      <w:r w:rsidRPr="007800F3">
        <w:rPr>
          <w:rFonts w:cs="Arial"/>
          <w:b/>
          <w:i/>
        </w:rPr>
        <w:t xml:space="preserve">Tel: </w:t>
      </w:r>
      <w:r w:rsidR="00A21983" w:rsidRPr="007800F3">
        <w:rPr>
          <w:rFonts w:cs="Arial"/>
          <w:b/>
          <w:i/>
        </w:rPr>
        <w:t>253 510 161</w:t>
      </w:r>
    </w:p>
    <w:p w14:paraId="565623CF" w14:textId="77777777" w:rsidR="00223B0C" w:rsidRPr="00E53098" w:rsidRDefault="00223B0C" w:rsidP="00223B0C">
      <w:pPr>
        <w:jc w:val="both"/>
        <w:rPr>
          <w:rFonts w:cs="Arial"/>
          <w:b/>
          <w:i/>
        </w:rPr>
      </w:pPr>
      <w:r w:rsidRPr="007800F3">
        <w:rPr>
          <w:rFonts w:cs="Arial"/>
          <w:b/>
          <w:i/>
        </w:rPr>
        <w:t>e-mail: cc@eng.uminho.pt</w:t>
      </w:r>
    </w:p>
    <w:p w14:paraId="41A8A51A" w14:textId="77777777" w:rsidR="004D1D7C" w:rsidRPr="00E53098" w:rsidRDefault="004D1D7C" w:rsidP="00701729">
      <w:pPr>
        <w:spacing w:line="360" w:lineRule="auto"/>
        <w:rPr>
          <w:rFonts w:cs="Arial"/>
          <w:b/>
          <w:i/>
        </w:rPr>
      </w:pPr>
    </w:p>
    <w:p w14:paraId="7DD2AC4F" w14:textId="77777777" w:rsidR="005E36E1" w:rsidRPr="00E53098" w:rsidRDefault="005E36E1" w:rsidP="00750D52">
      <w:pPr>
        <w:ind w:left="283" w:firstLine="720"/>
        <w:rPr>
          <w:rFonts w:cs="Arial"/>
        </w:rPr>
        <w:sectPr w:rsidR="005E36E1" w:rsidRPr="00E53098" w:rsidSect="008864BA">
          <w:headerReference w:type="default" r:id="rId12"/>
          <w:footerReference w:type="default" r:id="rId13"/>
          <w:footnotePr>
            <w:pos w:val="sectEnd"/>
          </w:footnotePr>
          <w:endnotePr>
            <w:numFmt w:val="decimal"/>
            <w:numStart w:val="0"/>
          </w:endnotePr>
          <w:pgSz w:w="12240" w:h="15840" w:code="1"/>
          <w:pgMar w:top="284" w:right="1797" w:bottom="958" w:left="1797" w:header="720" w:footer="720" w:gutter="0"/>
          <w:cols w:space="720"/>
          <w:titlePg/>
        </w:sect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450"/>
        <w:gridCol w:w="195"/>
        <w:gridCol w:w="4995"/>
      </w:tblGrid>
      <w:tr w:rsidR="00DA1190" w:rsidRPr="00E53098" w14:paraId="32DD6CA1" w14:textId="77777777">
        <w:tc>
          <w:tcPr>
            <w:tcW w:w="3450" w:type="dxa"/>
            <w:tcMar>
              <w:left w:w="0" w:type="dxa"/>
              <w:right w:w="0" w:type="dxa"/>
            </w:tcMar>
          </w:tcPr>
          <w:p w14:paraId="1629590C" w14:textId="77777777" w:rsidR="00DA1190" w:rsidRPr="00E53098" w:rsidRDefault="006E2862" w:rsidP="007C4697">
            <w:pPr>
              <w:rPr>
                <w:rFonts w:cs="Arial"/>
              </w:rPr>
            </w:pPr>
            <w:r w:rsidRPr="00E53098">
              <w:rPr>
                <w:rFonts w:cs="Arial"/>
                <w:noProof/>
                <w:lang w:eastAsia="pt-PT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0" wp14:anchorId="2AA27694" wp14:editId="35ABDD83">
                      <wp:simplePos x="0" y="0"/>
                      <wp:positionH relativeFrom="column">
                        <wp:posOffset>-471805</wp:posOffset>
                      </wp:positionH>
                      <wp:positionV relativeFrom="margin">
                        <wp:posOffset>3600450</wp:posOffset>
                      </wp:positionV>
                      <wp:extent cx="183515" cy="635"/>
                      <wp:effectExtent l="0" t="0" r="0" b="0"/>
                      <wp:wrapNone/>
                      <wp:docPr id="8" name="Lin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3515" cy="6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5BB649" id="Line 34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" from="-37.15pt,283.5pt" to="-22.7pt,2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" o:allowoverlap="f">
                      <v:stroke startarrowwidth="narrow" startarrowlength="short" endarrowwidth="narrow" endarrowlength="short"/>
                      <w10:wrap anchory="margin"/>
                    </v:line>
                  </w:pict>
                </mc:Fallback>
              </mc:AlternateContent>
            </w:r>
          </w:p>
        </w:tc>
        <w:tc>
          <w:tcPr>
            <w:tcW w:w="195" w:type="dxa"/>
            <w:tcMar>
              <w:left w:w="0" w:type="dxa"/>
              <w:right w:w="0" w:type="dxa"/>
            </w:tcMar>
          </w:tcPr>
          <w:p w14:paraId="4B49EF0F" w14:textId="77777777" w:rsidR="00DA1190" w:rsidRPr="00E53098" w:rsidRDefault="00DA1190" w:rsidP="007C4697">
            <w:pPr>
              <w:rPr>
                <w:rFonts w:cs="Arial"/>
              </w:rPr>
            </w:pPr>
          </w:p>
        </w:tc>
        <w:tc>
          <w:tcPr>
            <w:tcW w:w="4995" w:type="dxa"/>
            <w:tcMar>
              <w:left w:w="0" w:type="dxa"/>
              <w:right w:w="0" w:type="dxa"/>
            </w:tcMar>
          </w:tcPr>
          <w:p w14:paraId="6E64FA26" w14:textId="77777777" w:rsidR="00DA1190" w:rsidRPr="00E53098" w:rsidRDefault="006E2862" w:rsidP="000C1422">
            <w:r w:rsidRPr="00E53098">
              <w:rPr>
                <w:noProof/>
                <w:lang w:eastAsia="pt-PT"/>
              </w:rPr>
              <w:drawing>
                <wp:inline distT="0" distB="0" distL="0" distR="0" wp14:anchorId="1D5DCAF3" wp14:editId="323F9662">
                  <wp:extent cx="1314450" cy="1022350"/>
                  <wp:effectExtent l="0" t="0" r="0" b="0"/>
                  <wp:docPr id="2" name="Picture 2" descr="EE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E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1190" w:rsidRPr="00E53098" w14:paraId="67D57739" w14:textId="77777777">
        <w:tc>
          <w:tcPr>
            <w:tcW w:w="3450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39D3AD2" w14:textId="77777777" w:rsidR="00DA1190" w:rsidRPr="00E53098" w:rsidRDefault="00DA1190" w:rsidP="007C4697">
            <w:pPr>
              <w:rPr>
                <w:rFonts w:cs="Arial"/>
              </w:rPr>
            </w:pPr>
          </w:p>
        </w:tc>
        <w:tc>
          <w:tcPr>
            <w:tcW w:w="195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71E67E6D" w14:textId="77777777" w:rsidR="00DA1190" w:rsidRPr="00E53098" w:rsidRDefault="00DA1190" w:rsidP="007C4697">
            <w:pPr>
              <w:rPr>
                <w:rFonts w:cs="Arial"/>
              </w:rPr>
            </w:pPr>
          </w:p>
        </w:tc>
        <w:tc>
          <w:tcPr>
            <w:tcW w:w="4995" w:type="dxa"/>
            <w:tcMar>
              <w:top w:w="57" w:type="dxa"/>
              <w:left w:w="0" w:type="dxa"/>
              <w:bottom w:w="57" w:type="dxa"/>
              <w:right w:w="0" w:type="dxa"/>
            </w:tcMar>
          </w:tcPr>
          <w:p w14:paraId="328D0A6B" w14:textId="77777777" w:rsidR="00DA1190" w:rsidRPr="00E53098" w:rsidRDefault="00DA1190" w:rsidP="000C1422">
            <w:r w:rsidRPr="00E53098">
              <w:rPr>
                <w:rFonts w:cs="NewsGotTLig"/>
                <w:color w:val="848484"/>
              </w:rPr>
              <w:t xml:space="preserve">Escola de Engenharia – Conselho Científico </w:t>
            </w:r>
          </w:p>
        </w:tc>
      </w:tr>
    </w:tbl>
    <w:p w14:paraId="034BA312" w14:textId="77777777" w:rsidR="00CE2CC5" w:rsidRPr="00E53098" w:rsidRDefault="00CE2CC5" w:rsidP="00750D52">
      <w:pPr>
        <w:ind w:left="283" w:firstLine="720"/>
        <w:rPr>
          <w:rFonts w:cs="Arial"/>
        </w:rPr>
      </w:pPr>
    </w:p>
    <w:p w14:paraId="07BBA975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45609EA9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26B389DC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50BC8A9F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6C1EDD76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7722E0B0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1012C4A4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3B0E6F11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33C7AE73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0E7C525D" w14:textId="77777777" w:rsidR="00CE2CC5" w:rsidRPr="00E53098" w:rsidRDefault="00CE2CC5" w:rsidP="00750D52">
      <w:pPr>
        <w:ind w:left="283" w:firstLine="720"/>
        <w:rPr>
          <w:rFonts w:cs="Arial"/>
        </w:rPr>
      </w:pPr>
    </w:p>
    <w:p w14:paraId="5270726E" w14:textId="77777777" w:rsidR="00CE2CC5" w:rsidRPr="00E53098" w:rsidRDefault="00CE2CC5" w:rsidP="00750D52">
      <w:pPr>
        <w:ind w:left="283" w:firstLine="720"/>
        <w:rPr>
          <w:rFonts w:cs="Arial"/>
        </w:rPr>
      </w:pPr>
    </w:p>
    <w:p w14:paraId="3EE2CC17" w14:textId="77777777" w:rsidR="00CE2CC5" w:rsidRPr="00E53098" w:rsidRDefault="00CE2CC5" w:rsidP="00750D52">
      <w:pPr>
        <w:ind w:left="283" w:firstLine="720"/>
        <w:rPr>
          <w:rFonts w:cs="Arial"/>
        </w:rPr>
      </w:pPr>
    </w:p>
    <w:p w14:paraId="1DBC57F0" w14:textId="77777777" w:rsidR="00CE2CC5" w:rsidRPr="00E53098" w:rsidRDefault="00CE2CC5" w:rsidP="00750D52">
      <w:pPr>
        <w:ind w:left="283" w:firstLine="720"/>
        <w:rPr>
          <w:rFonts w:cs="Arial"/>
        </w:rPr>
      </w:pPr>
    </w:p>
    <w:p w14:paraId="5D8653E6" w14:textId="77777777" w:rsidR="00CE2CC5" w:rsidRPr="00E53098" w:rsidRDefault="00CE2CC5" w:rsidP="00750D52">
      <w:pPr>
        <w:ind w:left="283" w:firstLine="720"/>
        <w:rPr>
          <w:rFonts w:cs="Arial"/>
        </w:rPr>
      </w:pPr>
    </w:p>
    <w:p w14:paraId="054D83DD" w14:textId="77777777" w:rsidR="00CE2CC5" w:rsidRPr="00E53098" w:rsidRDefault="00CE2CC5" w:rsidP="00750D52">
      <w:pPr>
        <w:ind w:left="283" w:firstLine="720"/>
        <w:rPr>
          <w:rFonts w:cs="Arial"/>
        </w:rPr>
      </w:pPr>
    </w:p>
    <w:p w14:paraId="09C85894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65FAEE72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669A6C98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4D44F39C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69429331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3A15B1BE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6D5091EC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46FB0B03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27E24ABB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2F59BD34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20BC427E" w14:textId="77777777" w:rsidR="007C4697" w:rsidRPr="00E53098" w:rsidRDefault="00C5519C" w:rsidP="007C4697">
      <w:pPr>
        <w:ind w:left="283" w:firstLine="720"/>
        <w:jc w:val="center"/>
        <w:rPr>
          <w:rFonts w:cs="Arial"/>
          <w:b/>
          <w:sz w:val="32"/>
          <w:szCs w:val="32"/>
        </w:rPr>
      </w:pPr>
      <w:r w:rsidRPr="00E53098">
        <w:rPr>
          <w:rFonts w:cs="Arial"/>
          <w:b/>
          <w:sz w:val="32"/>
          <w:szCs w:val="32"/>
        </w:rPr>
        <w:t>PEDIDO DE AD</w:t>
      </w:r>
      <w:r w:rsidR="00B76906" w:rsidRPr="00E53098">
        <w:rPr>
          <w:rFonts w:cs="Arial"/>
          <w:b/>
          <w:sz w:val="32"/>
          <w:szCs w:val="32"/>
        </w:rPr>
        <w:t>MISSÃO A TESE/PROGRAMA DOUTORAL</w:t>
      </w:r>
    </w:p>
    <w:p w14:paraId="714FA400" w14:textId="77777777" w:rsidR="007C4697" w:rsidRPr="00E53098" w:rsidRDefault="007C4697" w:rsidP="007C4697">
      <w:pPr>
        <w:ind w:left="283" w:firstLine="720"/>
        <w:jc w:val="center"/>
        <w:rPr>
          <w:rFonts w:cs="Arial"/>
          <w:b/>
          <w:sz w:val="32"/>
          <w:szCs w:val="32"/>
        </w:rPr>
      </w:pPr>
    </w:p>
    <w:p w14:paraId="1753981A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7CFED9E9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57FAAFE3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473A7533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28AF0849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5DDD9B6E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19A0ACAC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440CF091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3F75B95A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225480E6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1EE1AACF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526283F7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286D807C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0BE6E227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337EA220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1C1E62B2" w14:textId="77777777" w:rsidR="007C4697" w:rsidRPr="00E53098" w:rsidRDefault="007C4697" w:rsidP="00750D52">
      <w:pPr>
        <w:ind w:left="283" w:firstLine="720"/>
        <w:rPr>
          <w:rFonts w:cs="Arial"/>
        </w:rPr>
      </w:pPr>
    </w:p>
    <w:p w14:paraId="54BCFB90" w14:textId="74E0A6B7" w:rsidR="007C4697" w:rsidRPr="00E53098" w:rsidRDefault="007C4697" w:rsidP="00750D52">
      <w:pPr>
        <w:ind w:left="283" w:firstLine="720"/>
        <w:rPr>
          <w:rFonts w:cs="Arial"/>
        </w:rPr>
        <w:sectPr w:rsidR="007C4697" w:rsidRPr="00E53098" w:rsidSect="004D1D7C">
          <w:headerReference w:type="default" r:id="rId14"/>
          <w:footnotePr>
            <w:pos w:val="sectEnd"/>
          </w:footnotePr>
          <w:endnotePr>
            <w:numFmt w:val="decimal"/>
            <w:numStart w:val="0"/>
          </w:endnotePr>
          <w:pgSz w:w="12240" w:h="15840"/>
          <w:pgMar w:top="567" w:right="1797" w:bottom="1440" w:left="1797" w:header="720" w:footer="720" w:gutter="0"/>
          <w:cols w:space="720"/>
        </w:sectPr>
      </w:pPr>
      <w:r w:rsidRPr="00E53098">
        <w:rPr>
          <w:rFonts w:cs="Arial"/>
        </w:rPr>
        <w:t xml:space="preserve">Nome: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Nome_Candidato \h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</w:r>
      <w:r w:rsidRPr="00E53098">
        <w:rPr>
          <w:rFonts w:cs="Arial"/>
        </w:rPr>
        <w:fldChar w:fldCharType="separate"/>
      </w:r>
      <w:r w:rsidR="00B64F06">
        <w:rPr>
          <w:rFonts w:cs="Arial"/>
          <w:b/>
          <w:i/>
          <w:noProof/>
        </w:rPr>
        <w:t>Nome</w:t>
      </w:r>
      <w:r w:rsidRPr="00E53098">
        <w:rPr>
          <w:rFonts w:cs="Arial"/>
        </w:rPr>
        <w:fldChar w:fldCharType="end"/>
      </w:r>
    </w:p>
    <w:p w14:paraId="710BA64A" w14:textId="77777777" w:rsidR="00C37BD7" w:rsidRPr="00E53098" w:rsidRDefault="00C37BD7" w:rsidP="00C37BD7">
      <w:pPr>
        <w:rPr>
          <w:rFonts w:cs="Arial"/>
          <w:b/>
        </w:rPr>
      </w:pPr>
    </w:p>
    <w:p w14:paraId="66F7630F" w14:textId="77777777" w:rsidR="00B76906" w:rsidRPr="00E53098" w:rsidRDefault="00B76906" w:rsidP="00C37BD7">
      <w:pPr>
        <w:rPr>
          <w:rFonts w:cs="Arial"/>
          <w:b/>
        </w:rPr>
      </w:pPr>
    </w:p>
    <w:p w14:paraId="3BA03228" w14:textId="77777777" w:rsidR="00B76906" w:rsidRPr="00E53098" w:rsidRDefault="00B76906" w:rsidP="00C37BD7">
      <w:pPr>
        <w:rPr>
          <w:rFonts w:cs="Arial"/>
          <w:b/>
        </w:rPr>
      </w:pPr>
    </w:p>
    <w:p w14:paraId="0BB0FE1A" w14:textId="77777777" w:rsidR="00B76906" w:rsidRPr="00E53098" w:rsidRDefault="00B76906" w:rsidP="00C37BD7">
      <w:pPr>
        <w:rPr>
          <w:rFonts w:cs="Arial"/>
          <w:b/>
        </w:rPr>
      </w:pPr>
    </w:p>
    <w:p w14:paraId="2010EF8F" w14:textId="77777777" w:rsidR="00B76906" w:rsidRPr="00E53098" w:rsidRDefault="00B76906" w:rsidP="00C37BD7">
      <w:pPr>
        <w:rPr>
          <w:rFonts w:cs="Arial"/>
          <w:b/>
        </w:rPr>
      </w:pPr>
    </w:p>
    <w:p w14:paraId="44C2F8B2" w14:textId="77777777" w:rsidR="00B972A5" w:rsidRPr="00E53098" w:rsidRDefault="00B972A5" w:rsidP="008900EB">
      <w:pPr>
        <w:ind w:firstLine="5387"/>
        <w:jc w:val="both"/>
        <w:rPr>
          <w:rFonts w:cs="Arial"/>
        </w:rPr>
      </w:pPr>
      <w:r w:rsidRPr="00E53098">
        <w:rPr>
          <w:rFonts w:cs="Arial"/>
        </w:rPr>
        <w:t>Exmo. Senhor</w:t>
      </w:r>
    </w:p>
    <w:p w14:paraId="06CBA3E7" w14:textId="77777777" w:rsidR="00C37BD7" w:rsidRPr="00E53098" w:rsidRDefault="00D87F1F" w:rsidP="008900EB">
      <w:pPr>
        <w:ind w:firstLine="5387"/>
        <w:jc w:val="both"/>
        <w:rPr>
          <w:rFonts w:cs="Arial"/>
        </w:rPr>
      </w:pPr>
      <w:r w:rsidRPr="00E53098">
        <w:rPr>
          <w:rFonts w:cs="Arial"/>
        </w:rPr>
        <w:t>Presidente do Conselho Científico</w:t>
      </w:r>
    </w:p>
    <w:p w14:paraId="4D5B8339" w14:textId="77777777" w:rsidR="00B972A5" w:rsidRPr="00E53098" w:rsidRDefault="00BC2046" w:rsidP="008900EB">
      <w:pPr>
        <w:ind w:firstLine="5387"/>
        <w:jc w:val="both"/>
        <w:rPr>
          <w:rFonts w:cs="Arial"/>
        </w:rPr>
      </w:pPr>
      <w:r w:rsidRPr="00E53098">
        <w:rPr>
          <w:rFonts w:cs="Arial"/>
        </w:rPr>
        <w:t>Escola de Engenharia</w:t>
      </w:r>
    </w:p>
    <w:p w14:paraId="4AC60549" w14:textId="77777777" w:rsidR="00C37BD7" w:rsidRPr="00E53098" w:rsidRDefault="00C37BD7" w:rsidP="008900EB">
      <w:pPr>
        <w:ind w:firstLine="5387"/>
        <w:jc w:val="both"/>
        <w:rPr>
          <w:rFonts w:cs="Arial"/>
        </w:rPr>
      </w:pPr>
      <w:r w:rsidRPr="00E53098">
        <w:rPr>
          <w:rFonts w:cs="Arial"/>
        </w:rPr>
        <w:t>Universidade do Minho</w:t>
      </w:r>
    </w:p>
    <w:p w14:paraId="29C5AAB8" w14:textId="77777777" w:rsidR="00BC2046" w:rsidRPr="00E53098" w:rsidRDefault="00BC2046" w:rsidP="008900EB">
      <w:pPr>
        <w:ind w:firstLine="5387"/>
        <w:jc w:val="both"/>
        <w:rPr>
          <w:rFonts w:cs="Arial"/>
        </w:rPr>
      </w:pPr>
      <w:r w:rsidRPr="00E53098">
        <w:rPr>
          <w:rFonts w:cs="Arial"/>
        </w:rPr>
        <w:t>Campus de Azurém</w:t>
      </w:r>
    </w:p>
    <w:p w14:paraId="1F332F96" w14:textId="77777777" w:rsidR="00BC2046" w:rsidRPr="00E53098" w:rsidRDefault="00BC2046" w:rsidP="008900EB">
      <w:pPr>
        <w:ind w:firstLine="5387"/>
        <w:jc w:val="both"/>
        <w:rPr>
          <w:rFonts w:cs="Arial"/>
          <w:b/>
        </w:rPr>
      </w:pPr>
      <w:r w:rsidRPr="00E53098">
        <w:rPr>
          <w:rFonts w:cs="Arial"/>
        </w:rPr>
        <w:t>4800-058 Guimarães</w:t>
      </w:r>
    </w:p>
    <w:p w14:paraId="09B53FB3" w14:textId="77777777" w:rsidR="00C37BD7" w:rsidRPr="00E53098" w:rsidRDefault="00C37BD7" w:rsidP="00C37BD7">
      <w:pPr>
        <w:jc w:val="both"/>
        <w:rPr>
          <w:rFonts w:cs="Arial"/>
        </w:rPr>
      </w:pPr>
    </w:p>
    <w:p w14:paraId="09595DF8" w14:textId="77777777" w:rsidR="00C37BD7" w:rsidRPr="00E53098" w:rsidRDefault="00C37BD7" w:rsidP="00C37BD7">
      <w:pPr>
        <w:jc w:val="both"/>
        <w:rPr>
          <w:rFonts w:cs="Arial"/>
        </w:rPr>
      </w:pPr>
    </w:p>
    <w:p w14:paraId="44769F74" w14:textId="77777777" w:rsidR="00C37BD7" w:rsidRPr="00E53098" w:rsidRDefault="00C37BD7" w:rsidP="00C37BD7">
      <w:pPr>
        <w:jc w:val="both"/>
        <w:rPr>
          <w:rFonts w:cs="Arial"/>
        </w:rPr>
      </w:pPr>
    </w:p>
    <w:p w14:paraId="15CFED00" w14:textId="3C5CF7A5" w:rsidR="009C1B4B" w:rsidRPr="00E53098" w:rsidRDefault="000A57E9" w:rsidP="005E67D5">
      <w:pPr>
        <w:spacing w:after="120"/>
        <w:jc w:val="both"/>
        <w:rPr>
          <w:rFonts w:cs="Arial"/>
        </w:rPr>
      </w:pP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Nome_Candidato 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b/>
          <w:i/>
          <w:noProof/>
        </w:rPr>
        <w:t>Nome</w:t>
      </w:r>
      <w:r w:rsidRPr="00E53098">
        <w:rPr>
          <w:rFonts w:cs="Arial"/>
        </w:rPr>
        <w:fldChar w:fldCharType="end"/>
      </w:r>
      <w:r w:rsidR="00C37BD7" w:rsidRPr="00E53098">
        <w:rPr>
          <w:rFonts w:cs="Arial"/>
        </w:rPr>
        <w:t>,</w:t>
      </w:r>
      <w:r w:rsidR="00165342" w:rsidRPr="00E53098">
        <w:rPr>
          <w:rFonts w:cs="Arial"/>
          <w:b/>
        </w:rPr>
        <w:t xml:space="preserve"> </w:t>
      </w:r>
      <w:r w:rsidR="00C37BD7" w:rsidRPr="00E53098">
        <w:rPr>
          <w:rFonts w:cs="Arial"/>
        </w:rPr>
        <w:t xml:space="preserve">portador do </w:t>
      </w:r>
      <w:r w:rsidR="004E0D56" w:rsidRPr="00E53098">
        <w:rPr>
          <w:rFonts w:cs="Arial"/>
        </w:rPr>
        <w:t>Cartão do Cidadão</w:t>
      </w:r>
      <w:r w:rsidR="007267BF" w:rsidRPr="00E53098">
        <w:rPr>
          <w:rFonts w:cs="Arial"/>
        </w:rPr>
        <w:t>/Passaporte</w:t>
      </w:r>
      <w:r w:rsidR="00C37BD7" w:rsidRPr="00E53098">
        <w:rPr>
          <w:rFonts w:cs="Arial"/>
        </w:rPr>
        <w:t xml:space="preserve"> nº</w:t>
      </w:r>
      <w:r w:rsidR="005E36E1" w:rsidRPr="00E53098">
        <w:rPr>
          <w:rFonts w:cs="Arial"/>
        </w:rPr>
        <w:t xml:space="preserve"> </w:t>
      </w:r>
      <w:r w:rsidR="00A3515E" w:rsidRPr="00E53098">
        <w:rPr>
          <w:rFonts w:cs="Arial"/>
        </w:rPr>
        <w:fldChar w:fldCharType="begin"/>
      </w:r>
      <w:r w:rsidR="00A3515E" w:rsidRPr="00E53098">
        <w:rPr>
          <w:rFonts w:cs="Arial"/>
        </w:rPr>
        <w:instrText xml:space="preserve"> REF BI </w:instrText>
      </w:r>
      <w:r w:rsidRPr="00E53098">
        <w:rPr>
          <w:rFonts w:cs="Arial"/>
        </w:rPr>
        <w:instrText xml:space="preserve"> \* MERGEFORMAT </w:instrText>
      </w:r>
      <w:r w:rsidR="00A3515E"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 w:rsidR="00A3515E" w:rsidRPr="00E53098">
        <w:rPr>
          <w:rFonts w:cs="Arial"/>
        </w:rPr>
        <w:fldChar w:fldCharType="end"/>
      </w:r>
      <w:r w:rsidR="00C37BD7" w:rsidRPr="00E53098">
        <w:rPr>
          <w:rFonts w:cs="Arial"/>
        </w:rPr>
        <w:t>,</w:t>
      </w:r>
      <w:r w:rsidR="004E0D56" w:rsidRPr="00E53098">
        <w:rPr>
          <w:rFonts w:cs="Arial"/>
        </w:rPr>
        <w:t xml:space="preserve"> válido até</w:t>
      </w:r>
      <w:r w:rsidR="00C37BD7" w:rsidRPr="00E53098">
        <w:rPr>
          <w:rFonts w:cs="Arial"/>
        </w:rPr>
        <w:t xml:space="preserve"> </w:t>
      </w:r>
      <w:r w:rsidR="00DD5164" w:rsidRPr="00E53098">
        <w:rPr>
          <w:rFonts w:cs="Arial"/>
        </w:rPr>
        <w:fldChar w:fldCharType="begin"/>
      </w:r>
      <w:r w:rsidR="00DD5164" w:rsidRPr="00E53098">
        <w:rPr>
          <w:rFonts w:cs="Arial"/>
        </w:rPr>
        <w:instrText xml:space="preserve"> REF  ValidadeBI  \* MERGEFORMAT </w:instrText>
      </w:r>
      <w:r w:rsidR="00DD5164"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dia</w:t>
      </w:r>
      <w:r w:rsidR="00B64F06" w:rsidRPr="00E53098">
        <w:rPr>
          <w:rFonts w:cs="Arial"/>
          <w:noProof/>
        </w:rPr>
        <w:t>/</w:t>
      </w:r>
      <w:r w:rsidR="00B64F06">
        <w:rPr>
          <w:rFonts w:cs="Arial"/>
          <w:noProof/>
        </w:rPr>
        <w:t>mês</w:t>
      </w:r>
      <w:r w:rsidR="00B64F06" w:rsidRPr="00E53098">
        <w:rPr>
          <w:rFonts w:cs="Arial"/>
          <w:noProof/>
        </w:rPr>
        <w:t>/</w:t>
      </w:r>
      <w:r w:rsidR="00B64F06">
        <w:rPr>
          <w:rFonts w:cs="Arial"/>
          <w:noProof/>
        </w:rPr>
        <w:t>ano</w:t>
      </w:r>
      <w:r w:rsidR="00DD5164" w:rsidRPr="00E53098">
        <w:rPr>
          <w:rFonts w:cs="Arial"/>
        </w:rPr>
        <w:fldChar w:fldCharType="end"/>
      </w:r>
      <w:r w:rsidR="00C37BD7" w:rsidRPr="00E53098">
        <w:rPr>
          <w:rFonts w:cs="Arial"/>
        </w:rPr>
        <w:t xml:space="preserve">, natural de </w:t>
      </w:r>
      <w:r w:rsidR="00A3515E" w:rsidRPr="00E53098">
        <w:rPr>
          <w:rFonts w:cs="Arial"/>
        </w:rPr>
        <w:fldChar w:fldCharType="begin"/>
      </w:r>
      <w:r w:rsidR="00A3515E" w:rsidRPr="00E53098">
        <w:rPr>
          <w:rFonts w:cs="Arial"/>
        </w:rPr>
        <w:instrText xml:space="preserve"> REF Natural </w:instrText>
      </w:r>
      <w:r w:rsidRPr="00E53098">
        <w:rPr>
          <w:rFonts w:cs="Arial"/>
        </w:rPr>
        <w:instrText xml:space="preserve"> \* MERGEFORMAT </w:instrText>
      </w:r>
      <w:r w:rsidR="00A3515E"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Cidade Nascimento</w:t>
      </w:r>
      <w:r w:rsidR="00A3515E" w:rsidRPr="00E53098">
        <w:rPr>
          <w:rFonts w:cs="Arial"/>
        </w:rPr>
        <w:fldChar w:fldCharType="end"/>
      </w:r>
      <w:r w:rsidR="00C37BD7" w:rsidRPr="00E53098">
        <w:rPr>
          <w:rFonts w:cs="Arial"/>
        </w:rPr>
        <w:t xml:space="preserve">, residente na </w:t>
      </w:r>
      <w:r w:rsidR="00A3515E" w:rsidRPr="00E53098">
        <w:rPr>
          <w:rFonts w:cs="Arial"/>
        </w:rPr>
        <w:fldChar w:fldCharType="begin"/>
      </w:r>
      <w:r w:rsidR="00A3515E" w:rsidRPr="00E53098">
        <w:rPr>
          <w:rFonts w:cs="Arial"/>
        </w:rPr>
        <w:instrText xml:space="preserve"> REF Morada </w:instrText>
      </w:r>
      <w:r w:rsidRPr="00E53098">
        <w:rPr>
          <w:rFonts w:cs="Arial"/>
        </w:rPr>
        <w:instrText xml:space="preserve"> \* MERGEFORMAT </w:instrText>
      </w:r>
      <w:r w:rsidR="00A3515E"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Morada</w:t>
      </w:r>
      <w:r w:rsidR="00A3515E" w:rsidRPr="00E53098">
        <w:rPr>
          <w:rFonts w:cs="Arial"/>
        </w:rPr>
        <w:fldChar w:fldCharType="end"/>
      </w:r>
      <w:r w:rsidR="00C37BD7" w:rsidRPr="00E53098">
        <w:rPr>
          <w:rFonts w:cs="Arial"/>
        </w:rPr>
        <w:t xml:space="preserve">, </w:t>
      </w:r>
      <w:r w:rsidR="00A3515E" w:rsidRPr="00E53098">
        <w:rPr>
          <w:rFonts w:cs="Arial"/>
        </w:rPr>
        <w:fldChar w:fldCharType="begin"/>
      </w:r>
      <w:r w:rsidR="00A3515E" w:rsidRPr="00E53098">
        <w:rPr>
          <w:rFonts w:cs="Arial"/>
        </w:rPr>
        <w:instrText xml:space="preserve"> REF Localidade </w:instrText>
      </w:r>
      <w:r w:rsidRPr="00E53098">
        <w:rPr>
          <w:rFonts w:cs="Arial"/>
        </w:rPr>
        <w:instrText xml:space="preserve"> \* MERGEFORMAT </w:instrText>
      </w:r>
      <w:r w:rsidR="00A3515E"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Localidade</w:t>
      </w:r>
      <w:r w:rsidR="00A3515E" w:rsidRPr="00E53098">
        <w:rPr>
          <w:rFonts w:cs="Arial"/>
        </w:rPr>
        <w:fldChar w:fldCharType="end"/>
      </w:r>
      <w:r w:rsidR="00C37BD7" w:rsidRPr="00E53098">
        <w:rPr>
          <w:rFonts w:cs="Arial"/>
        </w:rPr>
        <w:t xml:space="preserve">, </w:t>
      </w:r>
      <w:r w:rsidR="00A3515E" w:rsidRPr="00E53098">
        <w:rPr>
          <w:rFonts w:cs="Arial"/>
        </w:rPr>
        <w:fldChar w:fldCharType="begin"/>
      </w:r>
      <w:r w:rsidR="00A3515E" w:rsidRPr="00E53098">
        <w:rPr>
          <w:rFonts w:cs="Arial"/>
        </w:rPr>
        <w:instrText xml:space="preserve"> REF CP </w:instrText>
      </w:r>
      <w:r w:rsidRPr="00E53098">
        <w:rPr>
          <w:rFonts w:cs="Arial"/>
        </w:rPr>
        <w:instrText xml:space="preserve"> \* MERGEFORMAT </w:instrText>
      </w:r>
      <w:r w:rsidR="00A3515E"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XXXX-XXX</w:t>
      </w:r>
      <w:r w:rsidR="00A3515E" w:rsidRPr="00E53098">
        <w:rPr>
          <w:rFonts w:cs="Arial"/>
        </w:rPr>
        <w:fldChar w:fldCharType="end"/>
      </w:r>
      <w:r w:rsidR="00C37BD7" w:rsidRPr="00E53098">
        <w:rPr>
          <w:rFonts w:cs="Arial"/>
        </w:rPr>
        <w:t xml:space="preserve">, vem por este meio requerer a V. Exª a sua admissão a </w:t>
      </w:r>
      <w:r w:rsidR="003D2DC0" w:rsidRPr="00E53098">
        <w:rPr>
          <w:rFonts w:cs="Arial"/>
        </w:rPr>
        <w:t>Tese/Programa D</w:t>
      </w:r>
      <w:r w:rsidR="00C029CF" w:rsidRPr="00E53098">
        <w:rPr>
          <w:rFonts w:cs="Arial"/>
        </w:rPr>
        <w:t>outoral</w:t>
      </w:r>
      <w:r w:rsidR="00C37BD7" w:rsidRPr="00E53098">
        <w:rPr>
          <w:rFonts w:cs="Arial"/>
        </w:rPr>
        <w:t xml:space="preserve"> </w:t>
      </w:r>
      <w:r w:rsidR="00B46FA2" w:rsidRPr="00E53098">
        <w:rPr>
          <w:rFonts w:cs="Arial"/>
        </w:rPr>
        <w:t xml:space="preserve">em </w:t>
      </w:r>
      <w:r w:rsidR="007061AF" w:rsidRPr="00E53098">
        <w:rPr>
          <w:rFonts w:cs="Arial"/>
        </w:rPr>
        <w:fldChar w:fldCharType="begin"/>
      </w:r>
      <w:r w:rsidR="007061AF" w:rsidRPr="00E53098">
        <w:rPr>
          <w:rFonts w:cs="Arial"/>
        </w:rPr>
        <w:instrText xml:space="preserve"> REF Ramos  \* MERGEFORMAT </w:instrText>
      </w:r>
      <w:r w:rsidR="007061AF" w:rsidRPr="00E53098">
        <w:rPr>
          <w:rFonts w:cs="Arial"/>
        </w:rPr>
        <w:fldChar w:fldCharType="separate"/>
      </w:r>
      <w:r w:rsidR="00B64F06" w:rsidRPr="00B64F06">
        <w:rPr>
          <w:rFonts w:cs="Arial"/>
        </w:rPr>
        <w:t>Bioengenharia</w:t>
      </w:r>
      <w:r w:rsidR="007061AF" w:rsidRPr="00E53098">
        <w:rPr>
          <w:rFonts w:cs="Arial"/>
        </w:rPr>
        <w:fldChar w:fldCharType="end"/>
      </w:r>
      <w:r w:rsidR="00B46FA2" w:rsidRPr="00E53098">
        <w:rPr>
          <w:rFonts w:cs="Arial"/>
        </w:rPr>
        <w:t xml:space="preserve">, </w:t>
      </w:r>
      <w:r w:rsidR="00C37BD7" w:rsidRPr="00E53098">
        <w:rPr>
          <w:rFonts w:cs="Arial"/>
        </w:rPr>
        <w:t xml:space="preserve">sob o tema </w:t>
      </w:r>
      <w:r w:rsidR="00A3515E" w:rsidRPr="00E53098">
        <w:rPr>
          <w:rFonts w:cs="Arial"/>
          <w:b/>
          <w:i/>
        </w:rPr>
        <w:fldChar w:fldCharType="begin"/>
      </w:r>
      <w:r w:rsidR="00A3515E" w:rsidRPr="00E53098">
        <w:rPr>
          <w:rFonts w:cs="Arial"/>
        </w:rPr>
        <w:instrText xml:space="preserve"> REF Tema </w:instrText>
      </w:r>
      <w:r w:rsidRPr="00E53098">
        <w:rPr>
          <w:rFonts w:cs="Arial"/>
        </w:rPr>
        <w:instrText xml:space="preserve"> \* MERGEFORMAT </w:instrText>
      </w:r>
      <w:r w:rsidR="00A3515E" w:rsidRPr="00E53098">
        <w:rPr>
          <w:rFonts w:cs="Arial"/>
          <w:b/>
          <w:i/>
        </w:rPr>
        <w:fldChar w:fldCharType="separate"/>
      </w:r>
      <w:r w:rsidR="00B64F06">
        <w:rPr>
          <w:rFonts w:cs="Arial"/>
          <w:b/>
          <w:i/>
          <w:noProof/>
        </w:rPr>
        <w:t>Título da Tese</w:t>
      </w:r>
      <w:r w:rsidR="00A3515E" w:rsidRPr="00E53098">
        <w:rPr>
          <w:rFonts w:cs="Arial"/>
          <w:b/>
          <w:i/>
        </w:rPr>
        <w:fldChar w:fldCharType="end"/>
      </w:r>
      <w:r w:rsidR="00C37BD7" w:rsidRPr="00E53098">
        <w:rPr>
          <w:rFonts w:cs="Arial"/>
        </w:rPr>
        <w:t xml:space="preserve">. </w:t>
      </w:r>
    </w:p>
    <w:p w14:paraId="64C3D3E4" w14:textId="5ECE0FBE" w:rsidR="00C37BD7" w:rsidRPr="00E53098" w:rsidRDefault="00C37BD7" w:rsidP="00D87F1F">
      <w:pPr>
        <w:jc w:val="both"/>
        <w:rPr>
          <w:rFonts w:cs="Arial"/>
        </w:rPr>
      </w:pPr>
      <w:r w:rsidRPr="00E53098">
        <w:rPr>
          <w:rFonts w:cs="Arial"/>
        </w:rPr>
        <w:t xml:space="preserve">O projeto de </w:t>
      </w:r>
      <w:r w:rsidR="00C57AA1" w:rsidRPr="00E53098">
        <w:rPr>
          <w:rFonts w:cs="Arial"/>
        </w:rPr>
        <w:t>tese</w:t>
      </w:r>
      <w:r w:rsidRPr="00E53098">
        <w:rPr>
          <w:rFonts w:cs="Arial"/>
        </w:rPr>
        <w:t xml:space="preserve"> será desenvolvido n</w:t>
      </w:r>
      <w:r w:rsidR="00A3515E" w:rsidRPr="00E53098">
        <w:rPr>
          <w:rFonts w:cs="Arial"/>
        </w:rPr>
        <w:t xml:space="preserve">o </w:t>
      </w:r>
      <w:r w:rsidR="007A293A" w:rsidRPr="00E53098">
        <w:rPr>
          <w:rFonts w:cs="Arial"/>
        </w:rPr>
        <w:fldChar w:fldCharType="begin"/>
      </w:r>
      <w:r w:rsidR="007A293A" w:rsidRPr="00E53098">
        <w:rPr>
          <w:rFonts w:cs="Arial"/>
        </w:rPr>
        <w:instrText xml:space="preserve"> REF  CentroInvestigacao  \* MERGEFORMAT </w:instrText>
      </w:r>
      <w:r w:rsidR="007A293A" w:rsidRPr="00E53098">
        <w:rPr>
          <w:rFonts w:cs="Arial"/>
        </w:rPr>
        <w:fldChar w:fldCharType="separate"/>
      </w:r>
      <w:r w:rsidR="00B64F06">
        <w:t>Centro ALGORITMI</w:t>
      </w:r>
      <w:r w:rsidR="007A293A"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 </w:t>
      </w:r>
      <w:r w:rsidR="00A3515E" w:rsidRPr="00E53098">
        <w:rPr>
          <w:rFonts w:cs="Arial"/>
        </w:rPr>
        <w:t xml:space="preserve">da </w:t>
      </w:r>
      <w:r w:rsidRPr="00E53098">
        <w:rPr>
          <w:rFonts w:cs="Arial"/>
        </w:rPr>
        <w:t>Universidade do Minho, sob orientação de:</w:t>
      </w:r>
    </w:p>
    <w:p w14:paraId="47A4C930" w14:textId="77777777" w:rsidR="00200FC5" w:rsidRPr="00E53098" w:rsidRDefault="00200FC5" w:rsidP="00D87F1F">
      <w:pPr>
        <w:jc w:val="both"/>
        <w:rPr>
          <w:rFonts w:cs="Arial"/>
        </w:rPr>
      </w:pPr>
    </w:p>
    <w:tbl>
      <w:tblPr>
        <w:tblW w:w="0" w:type="auto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1559"/>
        <w:gridCol w:w="1985"/>
        <w:gridCol w:w="1984"/>
      </w:tblGrid>
      <w:tr w:rsidR="0063397B" w:rsidRPr="00E53098" w14:paraId="582C58AC" w14:textId="77777777">
        <w:tc>
          <w:tcPr>
            <w:tcW w:w="1526" w:type="dxa"/>
            <w:tcBorders>
              <w:bottom w:val="single" w:sz="4" w:space="0" w:color="auto"/>
            </w:tcBorders>
          </w:tcPr>
          <w:p w14:paraId="17C71DD7" w14:textId="77777777" w:rsidR="0063397B" w:rsidRPr="00E53098" w:rsidRDefault="0063397B" w:rsidP="00C34EEF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Nome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CD08E0E" w14:textId="77777777" w:rsidR="0063397B" w:rsidRPr="00E53098" w:rsidRDefault="0063397B" w:rsidP="00C34EEF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Categoria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E69DD4" w14:textId="138ED3D0" w:rsidR="0063397B" w:rsidRPr="00E53098" w:rsidRDefault="0063397B" w:rsidP="00C34EEF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Departamento</w:t>
            </w:r>
            <w:r w:rsidR="005E67D5">
              <w:rPr>
                <w:rFonts w:cs="Arial"/>
                <w:i/>
              </w:rPr>
              <w:t>/ Centro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541B9B0" w14:textId="77777777" w:rsidR="0063397B" w:rsidRPr="00E53098" w:rsidRDefault="0063397B" w:rsidP="00C34EEF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Escola/Faculdade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7D6F87" w14:textId="77777777" w:rsidR="0063397B" w:rsidRPr="00E53098" w:rsidRDefault="0063397B" w:rsidP="00C34EEF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Universidade</w:t>
            </w:r>
          </w:p>
        </w:tc>
      </w:tr>
      <w:tr w:rsidR="0063397B" w:rsidRPr="00E53098" w14:paraId="53866DF6" w14:textId="77777777">
        <w:tc>
          <w:tcPr>
            <w:tcW w:w="1526" w:type="dxa"/>
            <w:tcBorders>
              <w:top w:val="single" w:sz="4" w:space="0" w:color="auto"/>
            </w:tcBorders>
          </w:tcPr>
          <w:p w14:paraId="38529507" w14:textId="5B01C4FA" w:rsidR="0063397B" w:rsidRPr="00E53098" w:rsidRDefault="0063397B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  <w:b/>
                <w:i/>
              </w:rPr>
              <w:fldChar w:fldCharType="begin"/>
            </w:r>
            <w:r w:rsidRPr="00E53098">
              <w:rPr>
                <w:rFonts w:cs="Arial"/>
              </w:rPr>
              <w:instrText xml:space="preserve"> REF Orientador1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  <w:b/>
                <w:i/>
              </w:rPr>
              <w:fldChar w:fldCharType="separate"/>
            </w:r>
            <w:r w:rsidR="00B64F06">
              <w:rPr>
                <w:rFonts w:cs="Arial"/>
                <w:noProof/>
              </w:rPr>
              <w:t>Nome do Orientador 1</w:t>
            </w:r>
            <w:r w:rsidRPr="00E53098">
              <w:rPr>
                <w:rFonts w:cs="Arial"/>
                <w:b/>
                <w:i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32BFF84" w14:textId="61F1EAD3" w:rsidR="0063397B" w:rsidRPr="00E53098" w:rsidRDefault="0063397B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CategOrient1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 w:rsidRPr="00B64F06">
              <w:rPr>
                <w:rFonts w:cs="Arial"/>
              </w:rPr>
              <w:t>Professor Catedrático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9F639DA" w14:textId="52C04934" w:rsidR="0063397B" w:rsidRPr="00E53098" w:rsidRDefault="006A3D38" w:rsidP="00C34EE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REF  DepOrient1  \* MERGEFORMAT </w:instrText>
            </w:r>
            <w:r>
              <w:rPr>
                <w:rFonts w:cs="Arial"/>
              </w:rPr>
              <w:fldChar w:fldCharType="separate"/>
            </w:r>
            <w:r w:rsidR="00B64F06">
              <w:t>Departamento de Eletrónica Industrial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616444C" w14:textId="7734569A" w:rsidR="0063397B" w:rsidRPr="00E53098" w:rsidRDefault="008D5AA0" w:rsidP="00C46183">
            <w:pPr>
              <w:jc w:val="both"/>
              <w:rPr>
                <w:rFonts w:cs="Arial"/>
                <w:lang w:val="en-US"/>
              </w:rPr>
            </w:pPr>
            <w:r w:rsidRPr="00E53098">
              <w:rPr>
                <w:rFonts w:cs="Arial"/>
                <w:noProof/>
              </w:rPr>
              <w:fldChar w:fldCharType="begin"/>
            </w:r>
            <w:r w:rsidRPr="00E53098">
              <w:rPr>
                <w:rFonts w:cs="Arial"/>
                <w:noProof/>
              </w:rPr>
              <w:instrText xml:space="preserve"> REF  EscolaOrient1  \* MERGEFORMAT </w:instrText>
            </w:r>
            <w:r w:rsidRPr="00E53098">
              <w:rPr>
                <w:rFonts w:cs="Arial"/>
                <w:noProof/>
              </w:rPr>
              <w:fldChar w:fldCharType="separate"/>
            </w:r>
            <w:r w:rsidR="00B64F06">
              <w:rPr>
                <w:rFonts w:cs="Arial"/>
                <w:noProof/>
              </w:rPr>
              <w:t>Escola de Engenharia</w:t>
            </w:r>
            <w:r w:rsidRPr="00E53098">
              <w:rPr>
                <w:rFonts w:cs="Arial"/>
                <w:noProof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F470B3A" w14:textId="5094A485" w:rsidR="0063397B" w:rsidRPr="00E53098" w:rsidRDefault="0063397B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UnivOrient1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 w:rsidRPr="00E53098">
              <w:rPr>
                <w:rFonts w:cs="Arial"/>
                <w:noProof/>
              </w:rPr>
              <w:t>Universidade do Minho</w:t>
            </w:r>
            <w:r w:rsidRPr="00E53098">
              <w:rPr>
                <w:rFonts w:cs="Arial"/>
              </w:rPr>
              <w:fldChar w:fldCharType="end"/>
            </w:r>
          </w:p>
        </w:tc>
      </w:tr>
      <w:tr w:rsidR="0063397B" w:rsidRPr="00E53098" w14:paraId="20D4D664" w14:textId="77777777">
        <w:tc>
          <w:tcPr>
            <w:tcW w:w="1526" w:type="dxa"/>
          </w:tcPr>
          <w:p w14:paraId="6735518E" w14:textId="1CF69B26" w:rsidR="0063397B" w:rsidRPr="00E53098" w:rsidRDefault="0063397B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  <w:b/>
                <w:i/>
              </w:rPr>
              <w:fldChar w:fldCharType="begin"/>
            </w:r>
            <w:r w:rsidRPr="00E53098">
              <w:rPr>
                <w:rFonts w:cs="Arial"/>
                <w:b/>
                <w:i/>
              </w:rPr>
              <w:instrText xml:space="preserve"> REF  Orientador2 </w:instrText>
            </w:r>
            <w:r w:rsidR="00B972A5" w:rsidRPr="00E53098">
              <w:rPr>
                <w:rFonts w:cs="Arial"/>
                <w:b/>
                <w:i/>
              </w:rPr>
              <w:instrText xml:space="preserve"> \* MERGEFORMAT </w:instrText>
            </w:r>
            <w:r w:rsidRPr="00E53098">
              <w:rPr>
                <w:rFonts w:cs="Arial"/>
                <w:b/>
                <w:i/>
              </w:rPr>
              <w:fldChar w:fldCharType="separate"/>
            </w:r>
            <w:r w:rsidR="00B64F06">
              <w:rPr>
                <w:rFonts w:cs="Arial"/>
                <w:noProof/>
              </w:rPr>
              <w:t>Nome do Orientador 2</w:t>
            </w:r>
            <w:r w:rsidRPr="00E53098">
              <w:rPr>
                <w:rFonts w:cs="Arial"/>
                <w:b/>
                <w:i/>
              </w:rPr>
              <w:fldChar w:fldCharType="end"/>
            </w:r>
          </w:p>
        </w:tc>
        <w:tc>
          <w:tcPr>
            <w:tcW w:w="1701" w:type="dxa"/>
          </w:tcPr>
          <w:p w14:paraId="0386909A" w14:textId="3A556C2D" w:rsidR="0063397B" w:rsidRPr="00E53098" w:rsidRDefault="0063397B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CategOrient2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559" w:type="dxa"/>
          </w:tcPr>
          <w:p w14:paraId="5C661985" w14:textId="7373247D" w:rsidR="0063397B" w:rsidRPr="00E53098" w:rsidRDefault="0063397B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DepOrient2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5" w:type="dxa"/>
          </w:tcPr>
          <w:p w14:paraId="53EDD849" w14:textId="0E49F5BB" w:rsidR="0063397B" w:rsidRPr="00E53098" w:rsidRDefault="0063397B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EscolaOrient2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4" w:type="dxa"/>
          </w:tcPr>
          <w:p w14:paraId="668F419B" w14:textId="669C019A" w:rsidR="0063397B" w:rsidRPr="00E53098" w:rsidRDefault="0063397B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UnivOrient2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</w:tr>
      <w:tr w:rsidR="0063397B" w:rsidRPr="00E53098" w14:paraId="748E41B8" w14:textId="77777777">
        <w:tc>
          <w:tcPr>
            <w:tcW w:w="1526" w:type="dxa"/>
          </w:tcPr>
          <w:p w14:paraId="20317034" w14:textId="732577EC" w:rsidR="0063397B" w:rsidRPr="00E53098" w:rsidRDefault="004974D9" w:rsidP="004974D9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  <w:b/>
                <w:i/>
              </w:rPr>
              <w:fldChar w:fldCharType="begin"/>
            </w:r>
            <w:r w:rsidRPr="00E53098">
              <w:rPr>
                <w:rFonts w:cs="Arial"/>
                <w:b/>
                <w:i/>
              </w:rPr>
              <w:instrText xml:space="preserve"> REF  Orientador3  \* MERGEFORMAT </w:instrText>
            </w:r>
            <w:r w:rsidRPr="00E53098">
              <w:rPr>
                <w:rFonts w:cs="Arial"/>
                <w:b/>
                <w:i/>
              </w:rPr>
              <w:fldChar w:fldCharType="separate"/>
            </w:r>
            <w:r w:rsidR="00B64F06">
              <w:rPr>
                <w:rFonts w:cs="Arial"/>
                <w:noProof/>
              </w:rPr>
              <w:t>Nome do Orientador 3</w:t>
            </w:r>
            <w:r w:rsidRPr="00E53098">
              <w:rPr>
                <w:rFonts w:cs="Arial"/>
                <w:b/>
                <w:i/>
              </w:rPr>
              <w:fldChar w:fldCharType="end"/>
            </w:r>
          </w:p>
        </w:tc>
        <w:tc>
          <w:tcPr>
            <w:tcW w:w="1701" w:type="dxa"/>
          </w:tcPr>
          <w:p w14:paraId="23AA455F" w14:textId="6F6C2F10" w:rsidR="0063397B" w:rsidRPr="00E53098" w:rsidRDefault="004974D9" w:rsidP="004974D9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CategOrient3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559" w:type="dxa"/>
          </w:tcPr>
          <w:p w14:paraId="5634161E" w14:textId="0080F490" w:rsidR="0063397B" w:rsidRPr="00E53098" w:rsidRDefault="004974D9" w:rsidP="004974D9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DepOrient3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5" w:type="dxa"/>
          </w:tcPr>
          <w:p w14:paraId="2741571D" w14:textId="0FE46C29" w:rsidR="0063397B" w:rsidRPr="00E53098" w:rsidRDefault="004974D9" w:rsidP="004974D9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EscolaOrient3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4" w:type="dxa"/>
          </w:tcPr>
          <w:p w14:paraId="10B7C1B0" w14:textId="033CBD1B" w:rsidR="0063397B" w:rsidRPr="00E53098" w:rsidRDefault="004974D9" w:rsidP="004974D9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UnivOrient3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</w:tr>
    </w:tbl>
    <w:p w14:paraId="107C264F" w14:textId="77777777" w:rsidR="0063397B" w:rsidRPr="00E53098" w:rsidRDefault="0063397B" w:rsidP="00D87F1F">
      <w:pPr>
        <w:jc w:val="both"/>
        <w:rPr>
          <w:rFonts w:cs="Arial"/>
        </w:rPr>
      </w:pPr>
    </w:p>
    <w:p w14:paraId="05D65EEC" w14:textId="77777777" w:rsidR="00A3515E" w:rsidRPr="00E53098" w:rsidRDefault="00A3515E" w:rsidP="00A3515E">
      <w:pPr>
        <w:jc w:val="both"/>
        <w:rPr>
          <w:rFonts w:cs="Arial"/>
        </w:rPr>
      </w:pPr>
    </w:p>
    <w:p w14:paraId="0C043C62" w14:textId="77777777" w:rsidR="00A3515E" w:rsidRPr="00E53098" w:rsidRDefault="00A3515E" w:rsidP="00D87F1F">
      <w:pPr>
        <w:ind w:left="1008"/>
        <w:jc w:val="both"/>
        <w:rPr>
          <w:rFonts w:cs="Arial"/>
        </w:rPr>
      </w:pPr>
    </w:p>
    <w:p w14:paraId="198D3B5E" w14:textId="77777777" w:rsidR="00C37BD7" w:rsidRPr="00E53098" w:rsidRDefault="00C37BD7" w:rsidP="0063397B">
      <w:pPr>
        <w:jc w:val="center"/>
        <w:rPr>
          <w:rFonts w:cs="Arial"/>
        </w:rPr>
      </w:pPr>
      <w:r w:rsidRPr="00E53098">
        <w:rPr>
          <w:rFonts w:cs="Arial"/>
        </w:rPr>
        <w:t>Pede deferimento</w:t>
      </w:r>
    </w:p>
    <w:p w14:paraId="5A2B4EBA" w14:textId="77777777" w:rsidR="00C37BD7" w:rsidRPr="00E53098" w:rsidRDefault="00C37BD7" w:rsidP="0063397B">
      <w:pPr>
        <w:jc w:val="center"/>
        <w:rPr>
          <w:rFonts w:cs="Arial"/>
        </w:rPr>
      </w:pPr>
    </w:p>
    <w:p w14:paraId="4A781DA5" w14:textId="5E6565FA" w:rsidR="00C37BD7" w:rsidRPr="00E53098" w:rsidRDefault="00116E16" w:rsidP="0063397B">
      <w:pPr>
        <w:jc w:val="center"/>
        <w:rPr>
          <w:rFonts w:cs="Arial"/>
        </w:rPr>
      </w:pPr>
      <w:r w:rsidRPr="00E53098">
        <w:rPr>
          <w:rFonts w:cs="Arial"/>
        </w:rPr>
        <w:t xml:space="preserve">Guimarães, </w:t>
      </w:r>
      <w:r w:rsidR="0063397B" w:rsidRPr="00E53098">
        <w:rPr>
          <w:rFonts w:cs="Arial"/>
        </w:rPr>
        <w:fldChar w:fldCharType="begin"/>
      </w:r>
      <w:r w:rsidR="0063397B" w:rsidRPr="00E53098">
        <w:rPr>
          <w:rFonts w:cs="Arial"/>
        </w:rPr>
        <w:instrText xml:space="preserve"> REF diareq </w:instrText>
      </w:r>
      <w:r w:rsidR="000A57E9" w:rsidRPr="00E53098">
        <w:rPr>
          <w:rFonts w:cs="Arial"/>
        </w:rPr>
        <w:instrText xml:space="preserve"> \* MERGEFORMAT </w:instrText>
      </w:r>
      <w:r w:rsidR="0063397B"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dia</w:t>
      </w:r>
      <w:r w:rsidR="0063397B"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 de </w:t>
      </w:r>
      <w:r w:rsidR="0063397B" w:rsidRPr="00E53098">
        <w:rPr>
          <w:rFonts w:cs="Arial"/>
        </w:rPr>
        <w:fldChar w:fldCharType="begin"/>
      </w:r>
      <w:r w:rsidR="0063397B" w:rsidRPr="00E53098">
        <w:rPr>
          <w:rFonts w:cs="Arial"/>
        </w:rPr>
        <w:instrText xml:space="preserve"> REF mesreq </w:instrText>
      </w:r>
      <w:r w:rsidR="000A57E9" w:rsidRPr="00E53098">
        <w:rPr>
          <w:rFonts w:cs="Arial"/>
        </w:rPr>
        <w:instrText xml:space="preserve"> \* MERGEFORMAT </w:instrText>
      </w:r>
      <w:r w:rsidR="0063397B" w:rsidRPr="00E53098">
        <w:rPr>
          <w:rFonts w:cs="Arial"/>
        </w:rPr>
        <w:fldChar w:fldCharType="separate"/>
      </w:r>
      <w:proofErr w:type="gramStart"/>
      <w:r w:rsidR="00B64F06" w:rsidRPr="00B64F06">
        <w:rPr>
          <w:rFonts w:cs="Arial"/>
        </w:rPr>
        <w:t>Janeiro</w:t>
      </w:r>
      <w:proofErr w:type="gramEnd"/>
      <w:r w:rsidR="0063397B" w:rsidRPr="00E53098">
        <w:rPr>
          <w:rFonts w:cs="Arial"/>
        </w:rPr>
        <w:fldChar w:fldCharType="end"/>
      </w:r>
      <w:r w:rsidR="0063397B" w:rsidRPr="00E53098">
        <w:rPr>
          <w:rFonts w:cs="Arial"/>
        </w:rPr>
        <w:t xml:space="preserve"> </w:t>
      </w:r>
      <w:r w:rsidRPr="00E53098">
        <w:rPr>
          <w:rFonts w:cs="Arial"/>
        </w:rPr>
        <w:t xml:space="preserve">de </w:t>
      </w:r>
      <w:r w:rsidR="0063397B" w:rsidRPr="00E53098">
        <w:rPr>
          <w:rFonts w:cs="Arial"/>
        </w:rPr>
        <w:fldChar w:fldCharType="begin"/>
      </w:r>
      <w:r w:rsidR="0063397B" w:rsidRPr="00E53098">
        <w:rPr>
          <w:rFonts w:cs="Arial"/>
        </w:rPr>
        <w:instrText xml:space="preserve"> REF anoreq </w:instrText>
      </w:r>
      <w:r w:rsidR="000A57E9" w:rsidRPr="00E53098">
        <w:rPr>
          <w:rFonts w:cs="Arial"/>
        </w:rPr>
        <w:instrText xml:space="preserve"> \* MERGEFORMAT </w:instrText>
      </w:r>
      <w:r w:rsidR="0063397B"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ano</w:t>
      </w:r>
      <w:r w:rsidR="0063397B" w:rsidRPr="00E53098">
        <w:rPr>
          <w:rFonts w:cs="Arial"/>
        </w:rPr>
        <w:fldChar w:fldCharType="end"/>
      </w:r>
    </w:p>
    <w:p w14:paraId="7D16283E" w14:textId="77777777" w:rsidR="00116E16" w:rsidRPr="00E53098" w:rsidRDefault="00116E16" w:rsidP="0063397B">
      <w:pPr>
        <w:jc w:val="center"/>
        <w:rPr>
          <w:rFonts w:cs="Arial"/>
        </w:rPr>
      </w:pPr>
    </w:p>
    <w:p w14:paraId="5612C28A" w14:textId="4352E58A" w:rsidR="00116E16" w:rsidRDefault="00116E16" w:rsidP="0063397B">
      <w:pPr>
        <w:jc w:val="center"/>
        <w:rPr>
          <w:rFonts w:cs="Arial"/>
        </w:rPr>
      </w:pPr>
    </w:p>
    <w:p w14:paraId="5E3CC688" w14:textId="5C9942B8" w:rsidR="00712D65" w:rsidRDefault="00712D65" w:rsidP="0063397B">
      <w:pPr>
        <w:jc w:val="center"/>
        <w:rPr>
          <w:rFonts w:cs="Arial"/>
        </w:rPr>
      </w:pPr>
    </w:p>
    <w:p w14:paraId="7EA17B96" w14:textId="77777777" w:rsidR="00712D65" w:rsidRPr="00E53098" w:rsidRDefault="00712D65" w:rsidP="0063397B">
      <w:pPr>
        <w:jc w:val="center"/>
        <w:rPr>
          <w:rFonts w:cs="Arial"/>
        </w:rPr>
      </w:pPr>
    </w:p>
    <w:p w14:paraId="28BE1741" w14:textId="21ABC6D9" w:rsidR="0063397B" w:rsidRDefault="0063397B" w:rsidP="0063397B">
      <w:pPr>
        <w:jc w:val="center"/>
        <w:rPr>
          <w:rFonts w:cs="Arial"/>
        </w:rPr>
      </w:pPr>
    </w:p>
    <w:p w14:paraId="55F83D76" w14:textId="77777777" w:rsidR="00712D65" w:rsidRPr="00E53098" w:rsidRDefault="00712D65" w:rsidP="0063397B">
      <w:pPr>
        <w:jc w:val="center"/>
        <w:rPr>
          <w:rFonts w:cs="Arial"/>
        </w:rPr>
      </w:pPr>
    </w:p>
    <w:p w14:paraId="1F8EDA67" w14:textId="77777777" w:rsidR="0063397B" w:rsidRPr="00E53098" w:rsidRDefault="0063397B" w:rsidP="0063397B">
      <w:pPr>
        <w:jc w:val="center"/>
        <w:rPr>
          <w:rFonts w:cs="Arial"/>
        </w:rPr>
      </w:pPr>
    </w:p>
    <w:p w14:paraId="140F152B" w14:textId="77777777" w:rsidR="00712D65" w:rsidRPr="00E53098" w:rsidRDefault="00712D65" w:rsidP="00712D65">
      <w:pPr>
        <w:jc w:val="center"/>
        <w:rPr>
          <w:rFonts w:cs="Arial"/>
        </w:rPr>
      </w:pPr>
      <w:r>
        <w:rPr>
          <w:rFonts w:cs="Arial"/>
        </w:rPr>
        <w:t>_________________________________________</w:t>
      </w:r>
    </w:p>
    <w:p w14:paraId="0851C70E" w14:textId="6C0E4273" w:rsidR="00E05359" w:rsidRPr="00E53098" w:rsidRDefault="0063397B" w:rsidP="0063397B">
      <w:pPr>
        <w:jc w:val="center"/>
        <w:rPr>
          <w:rFonts w:cs="Arial"/>
        </w:rPr>
      </w:pPr>
      <w:r w:rsidRPr="00E53098">
        <w:rPr>
          <w:rFonts w:cs="Arial"/>
          <w:b/>
          <w:i/>
        </w:rPr>
        <w:fldChar w:fldCharType="begin"/>
      </w:r>
      <w:r w:rsidRPr="00E53098">
        <w:rPr>
          <w:rFonts w:cs="Arial"/>
        </w:rPr>
        <w:instrText xml:space="preserve"> REF Nome_Candidato </w:instrText>
      </w:r>
      <w:r w:rsidR="000A57E9" w:rsidRPr="00E53098">
        <w:rPr>
          <w:rFonts w:cs="Arial"/>
        </w:rPr>
        <w:instrText xml:space="preserve"> \* MERGEFORMAT </w:instrText>
      </w:r>
      <w:r w:rsidRPr="00E53098">
        <w:rPr>
          <w:rFonts w:cs="Arial"/>
          <w:b/>
          <w:i/>
        </w:rPr>
        <w:fldChar w:fldCharType="separate"/>
      </w:r>
      <w:r w:rsidR="00B64F06">
        <w:rPr>
          <w:rFonts w:cs="Arial"/>
          <w:b/>
          <w:i/>
          <w:noProof/>
        </w:rPr>
        <w:t>Nome</w:t>
      </w:r>
      <w:r w:rsidRPr="00E53098">
        <w:rPr>
          <w:rFonts w:cs="Arial"/>
          <w:b/>
          <w:i/>
        </w:rPr>
        <w:fldChar w:fldCharType="end"/>
      </w:r>
    </w:p>
    <w:p w14:paraId="444E06C7" w14:textId="77777777" w:rsidR="00E05359" w:rsidRPr="00E53098" w:rsidRDefault="00E05359" w:rsidP="00D87F1F">
      <w:pPr>
        <w:ind w:left="283" w:firstLine="720"/>
        <w:rPr>
          <w:rFonts w:cs="Arial"/>
        </w:rPr>
      </w:pPr>
    </w:p>
    <w:p w14:paraId="0066DDF5" w14:textId="77777777" w:rsidR="00D87F1F" w:rsidRPr="00E53098" w:rsidRDefault="0021553A" w:rsidP="00D87F1F">
      <w:pPr>
        <w:ind w:left="283" w:firstLine="720"/>
        <w:rPr>
          <w:rFonts w:cs="Arial"/>
        </w:rPr>
      </w:pPr>
      <w:r w:rsidRPr="00E53098">
        <w:rPr>
          <w:rFonts w:cs="Arial"/>
        </w:rPr>
        <w:br w:type="page"/>
      </w:r>
    </w:p>
    <w:p w14:paraId="3663ABCF" w14:textId="77777777" w:rsidR="0021553A" w:rsidRPr="00E53098" w:rsidRDefault="006E2862" w:rsidP="00D87F1F">
      <w:pPr>
        <w:ind w:left="283" w:firstLine="720"/>
        <w:rPr>
          <w:rFonts w:cs="Arial"/>
        </w:rPr>
      </w:pPr>
      <w:r w:rsidRPr="00E53098">
        <w:rPr>
          <w:rFonts w:cs="Arial"/>
          <w:noProof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C78F9BA" wp14:editId="58114363">
                <wp:simplePos x="0" y="0"/>
                <wp:positionH relativeFrom="column">
                  <wp:posOffset>-177165</wp:posOffset>
                </wp:positionH>
                <wp:positionV relativeFrom="paragraph">
                  <wp:posOffset>1117600</wp:posOffset>
                </wp:positionV>
                <wp:extent cx="2400300" cy="488950"/>
                <wp:effectExtent l="0" t="0" r="0" b="0"/>
                <wp:wrapNone/>
                <wp:docPr id="7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861E52D" w14:textId="77777777" w:rsidR="00196B3E" w:rsidRPr="0063050B" w:rsidRDefault="00196B3E" w:rsidP="005C5AF0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2"/>
                              </w:rPr>
                            </w:pPr>
                            <w:r w:rsidRPr="0063050B">
                              <w:rPr>
                                <w:b/>
                                <w:i/>
                                <w:color w:val="808080"/>
                                <w:sz w:val="28"/>
                              </w:rPr>
                              <w:t>Aceitação do Orientador Científico (1)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78F9BA" id="Rectangle 29" o:spid="_x0000_s1026" style="position:absolute;left:0;text-align:left;margin-left:-13.95pt;margin-top:88pt;width:189pt;height:38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" filled="f" stroked="f" strokeweight=".5pt">
                <v:textbox inset="1pt,1pt,1pt,1pt">
                  <w:txbxContent>
                    <w:p w14:paraId="7861E52D" w14:textId="77777777" w:rsidR="00196B3E" w:rsidRPr="0063050B" w:rsidRDefault="00196B3E" w:rsidP="005C5AF0">
                      <w:pPr>
                        <w:jc w:val="center"/>
                        <w:rPr>
                          <w:b/>
                          <w:i/>
                          <w:color w:val="808080"/>
                          <w:sz w:val="22"/>
                        </w:rPr>
                      </w:pPr>
                      <w:r w:rsidRPr="0063050B">
                        <w:rPr>
                          <w:b/>
                          <w:i/>
                          <w:color w:val="808080"/>
                          <w:sz w:val="28"/>
                        </w:rPr>
                        <w:t>Aceitação do Orientador Científico (1)</w:t>
                      </w:r>
                    </w:p>
                  </w:txbxContent>
                </v:textbox>
              </v:rect>
            </w:pict>
          </mc:Fallback>
        </mc:AlternateContent>
      </w:r>
    </w:p>
    <w:p w14:paraId="28C2E3AA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57A4C4D4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671FCB36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49C3BA6C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74D398F9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74A07D31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4BEFC101" w14:textId="77777777" w:rsidR="0021553A" w:rsidRPr="00E53098" w:rsidRDefault="0021553A" w:rsidP="0021553A">
      <w:pPr>
        <w:ind w:left="283" w:firstLine="5104"/>
        <w:rPr>
          <w:rFonts w:cs="Arial"/>
        </w:rPr>
      </w:pPr>
      <w:r w:rsidRPr="00E53098">
        <w:rPr>
          <w:rFonts w:cs="Arial"/>
        </w:rPr>
        <w:t>Exmo. Senhor</w:t>
      </w:r>
    </w:p>
    <w:p w14:paraId="47CC151C" w14:textId="77777777" w:rsidR="0021553A" w:rsidRPr="00E53098" w:rsidRDefault="0021553A" w:rsidP="0021553A">
      <w:pPr>
        <w:ind w:left="283" w:firstLine="5104"/>
        <w:rPr>
          <w:rFonts w:cs="Arial"/>
        </w:rPr>
      </w:pPr>
      <w:r w:rsidRPr="00E53098">
        <w:rPr>
          <w:rFonts w:cs="Arial"/>
        </w:rPr>
        <w:t>Presidente do Conselho Científico</w:t>
      </w:r>
    </w:p>
    <w:p w14:paraId="7B52B387" w14:textId="77777777" w:rsidR="0021553A" w:rsidRPr="00E53098" w:rsidRDefault="0021553A" w:rsidP="0021553A">
      <w:pPr>
        <w:ind w:left="283" w:firstLine="5104"/>
        <w:rPr>
          <w:rFonts w:cs="Arial"/>
        </w:rPr>
      </w:pPr>
      <w:r w:rsidRPr="00E53098">
        <w:rPr>
          <w:rFonts w:cs="Arial"/>
        </w:rPr>
        <w:t>Escola de Engenharia</w:t>
      </w:r>
    </w:p>
    <w:p w14:paraId="2EBE3283" w14:textId="77777777" w:rsidR="0021553A" w:rsidRPr="00E53098" w:rsidRDefault="0021553A" w:rsidP="0021553A">
      <w:pPr>
        <w:ind w:left="283" w:firstLine="5104"/>
        <w:rPr>
          <w:rFonts w:cs="Arial"/>
        </w:rPr>
      </w:pPr>
      <w:r w:rsidRPr="00E53098">
        <w:rPr>
          <w:rFonts w:cs="Arial"/>
        </w:rPr>
        <w:t>Universidade do Minho</w:t>
      </w:r>
    </w:p>
    <w:p w14:paraId="51A497CB" w14:textId="77777777" w:rsidR="0021553A" w:rsidRPr="00E53098" w:rsidRDefault="0021553A" w:rsidP="0021553A">
      <w:pPr>
        <w:ind w:left="283" w:firstLine="5104"/>
        <w:rPr>
          <w:rFonts w:cs="Arial"/>
        </w:rPr>
      </w:pPr>
      <w:r w:rsidRPr="00E53098">
        <w:rPr>
          <w:rFonts w:cs="Arial"/>
        </w:rPr>
        <w:t>Campus de Azurém</w:t>
      </w:r>
    </w:p>
    <w:p w14:paraId="3260162C" w14:textId="77777777" w:rsidR="0021553A" w:rsidRPr="00E53098" w:rsidRDefault="0021553A" w:rsidP="0021553A">
      <w:pPr>
        <w:ind w:left="283" w:firstLine="5104"/>
        <w:rPr>
          <w:rFonts w:cs="Arial"/>
        </w:rPr>
      </w:pPr>
      <w:r w:rsidRPr="00E53098">
        <w:rPr>
          <w:rFonts w:cs="Arial"/>
        </w:rPr>
        <w:t>4800-058 Guimarães</w:t>
      </w:r>
    </w:p>
    <w:p w14:paraId="2B3F5E24" w14:textId="77777777" w:rsidR="0021553A" w:rsidRPr="00E53098" w:rsidRDefault="0021553A" w:rsidP="0021553A">
      <w:pPr>
        <w:ind w:left="283" w:firstLine="5104"/>
        <w:rPr>
          <w:rFonts w:cs="Arial"/>
        </w:rPr>
      </w:pPr>
    </w:p>
    <w:p w14:paraId="390B61D9" w14:textId="77777777" w:rsidR="0021553A" w:rsidRPr="00E53098" w:rsidRDefault="0021553A" w:rsidP="0021553A">
      <w:pPr>
        <w:ind w:left="283" w:firstLine="5104"/>
        <w:rPr>
          <w:rFonts w:cs="Arial"/>
        </w:rPr>
      </w:pPr>
    </w:p>
    <w:p w14:paraId="04B58259" w14:textId="77777777" w:rsidR="0021553A" w:rsidRPr="00E53098" w:rsidRDefault="0021553A" w:rsidP="0021553A">
      <w:pPr>
        <w:ind w:left="283" w:firstLine="5104"/>
        <w:rPr>
          <w:rFonts w:cs="Arial"/>
        </w:rPr>
      </w:pPr>
    </w:p>
    <w:p w14:paraId="425652DE" w14:textId="77777777" w:rsidR="0021553A" w:rsidRPr="00E53098" w:rsidRDefault="0021553A" w:rsidP="0021553A">
      <w:pPr>
        <w:ind w:left="283" w:firstLine="5104"/>
        <w:rPr>
          <w:rFonts w:cs="Arial"/>
        </w:rPr>
      </w:pPr>
    </w:p>
    <w:p w14:paraId="04B5F3E1" w14:textId="413F321C" w:rsidR="0021553A" w:rsidRPr="00E53098" w:rsidRDefault="0021553A" w:rsidP="0021553A">
      <w:pPr>
        <w:ind w:left="283" w:firstLine="5104"/>
        <w:jc w:val="right"/>
        <w:rPr>
          <w:rFonts w:cs="Arial"/>
        </w:rPr>
      </w:pP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diareq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dia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 de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mesreq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proofErr w:type="gramStart"/>
      <w:r w:rsidR="00B64F06">
        <w:t>Janeiro</w:t>
      </w:r>
      <w:proofErr w:type="gramEnd"/>
      <w:r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 de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anoreq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ano</w:t>
      </w:r>
      <w:r w:rsidRPr="00E53098">
        <w:rPr>
          <w:rFonts w:cs="Arial"/>
        </w:rPr>
        <w:fldChar w:fldCharType="end"/>
      </w:r>
    </w:p>
    <w:p w14:paraId="5359C16C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355E3F66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7BB30CDC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1F0147D7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0F2DB696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67C243CC" w14:textId="77777777" w:rsidR="0021553A" w:rsidRPr="00E53098" w:rsidRDefault="0021553A" w:rsidP="00D87F1F">
      <w:pPr>
        <w:ind w:left="283" w:firstLine="720"/>
        <w:rPr>
          <w:rFonts w:cs="Arial"/>
        </w:rPr>
      </w:pPr>
    </w:p>
    <w:p w14:paraId="22AFE8DD" w14:textId="606EAA01" w:rsidR="005C5AF0" w:rsidRPr="00E53098" w:rsidRDefault="000B651F" w:rsidP="005C5AF0">
      <w:pPr>
        <w:spacing w:line="360" w:lineRule="auto"/>
        <w:jc w:val="both"/>
        <w:rPr>
          <w:rFonts w:cs="Ari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REF  Orientador1  \* MERGEFORMAT </w:instrText>
      </w:r>
      <w:r>
        <w:rPr>
          <w:rFonts w:cs="Arial"/>
        </w:rPr>
        <w:fldChar w:fldCharType="separate"/>
      </w:r>
      <w:r w:rsidR="00B64F06">
        <w:rPr>
          <w:rFonts w:cs="Arial"/>
          <w:noProof/>
        </w:rPr>
        <w:t>Nome do Orientador 1</w:t>
      </w:r>
      <w:r>
        <w:rPr>
          <w:rFonts w:cs="Arial"/>
        </w:rPr>
        <w:fldChar w:fldCharType="end"/>
      </w:r>
      <w:r w:rsidR="005C5AF0" w:rsidRPr="00E53098">
        <w:rPr>
          <w:rFonts w:cs="Arial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 CategOrient1  \* MERGEFORMAT </w:instrText>
      </w:r>
      <w:r>
        <w:rPr>
          <w:rFonts w:cs="Arial"/>
        </w:rPr>
        <w:fldChar w:fldCharType="separate"/>
      </w:r>
      <w:r w:rsidR="00B64F06">
        <w:t>Professor Catedrático</w:t>
      </w:r>
      <w:r>
        <w:rPr>
          <w:rFonts w:cs="Arial"/>
        </w:rPr>
        <w:fldChar w:fldCharType="end"/>
      </w:r>
      <w:r w:rsidR="005E67D5">
        <w:rPr>
          <w:rFonts w:cs="Arial"/>
        </w:rPr>
        <w:t xml:space="preserve"> (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 DepOrient1  \* MERGEFORMAT </w:instrText>
      </w:r>
      <w:r>
        <w:rPr>
          <w:rFonts w:cs="Arial"/>
        </w:rPr>
        <w:fldChar w:fldCharType="separate"/>
      </w:r>
      <w:r w:rsidR="00B64F06">
        <w:t>Departamento de Eletrónica Industrial</w:t>
      </w:r>
      <w:r>
        <w:rPr>
          <w:rFonts w:cs="Arial"/>
        </w:rPr>
        <w:fldChar w:fldCharType="end"/>
      </w:r>
      <w:r w:rsidR="005E67D5">
        <w:rPr>
          <w:rFonts w:cs="Arial"/>
        </w:rPr>
        <w:t>),</w:t>
      </w:r>
      <w:r w:rsidR="005C5AF0" w:rsidRPr="00E53098">
        <w:rPr>
          <w:rFonts w:cs="Arial"/>
        </w:rPr>
        <w:t xml:space="preserve"> </w:t>
      </w:r>
      <w:r w:rsidR="005C5AF0" w:rsidRPr="00E53098">
        <w:rPr>
          <w:rFonts w:cs="Arial"/>
        </w:rPr>
        <w:fldChar w:fldCharType="begin"/>
      </w:r>
      <w:r w:rsidR="005C5AF0" w:rsidRPr="00E53098">
        <w:rPr>
          <w:rFonts w:cs="Arial"/>
        </w:rPr>
        <w:instrText xml:space="preserve"> REF UnivOrient1 </w:instrText>
      </w:r>
      <w:r w:rsidR="00760C78" w:rsidRPr="00E53098">
        <w:rPr>
          <w:rFonts w:cs="Arial"/>
        </w:rPr>
        <w:instrText xml:space="preserve"> \* MERGEFORMAT </w:instrText>
      </w:r>
      <w:r w:rsidR="005C5AF0" w:rsidRPr="00E53098">
        <w:rPr>
          <w:rFonts w:cs="Arial"/>
        </w:rPr>
        <w:fldChar w:fldCharType="separate"/>
      </w:r>
      <w:r w:rsidR="00B64F06" w:rsidRPr="00E53098">
        <w:rPr>
          <w:rFonts w:cs="Arial"/>
          <w:noProof/>
        </w:rPr>
        <w:t>Universidade do Minho</w:t>
      </w:r>
      <w:r w:rsidR="005C5AF0" w:rsidRPr="00E53098">
        <w:rPr>
          <w:rFonts w:cs="Arial"/>
        </w:rPr>
        <w:fldChar w:fldCharType="end"/>
      </w:r>
      <w:r w:rsidR="005C5AF0" w:rsidRPr="00E53098">
        <w:rPr>
          <w:rFonts w:cs="Arial"/>
        </w:rPr>
        <w:t xml:space="preserve">, vem por este meio declarar aceitar a responsabilidade de orientação de </w:t>
      </w:r>
      <w:r w:rsidR="005C5AF0" w:rsidRPr="00E53098">
        <w:rPr>
          <w:rFonts w:cs="Arial"/>
        </w:rPr>
        <w:fldChar w:fldCharType="begin"/>
      </w:r>
      <w:r w:rsidR="005C5AF0" w:rsidRPr="00E53098">
        <w:rPr>
          <w:rFonts w:cs="Arial"/>
        </w:rPr>
        <w:instrText xml:space="preserve"> REF Nome_Candidato </w:instrText>
      </w:r>
      <w:r w:rsidR="00760C78" w:rsidRPr="00E53098">
        <w:rPr>
          <w:rFonts w:cs="Arial"/>
        </w:rPr>
        <w:instrText xml:space="preserve"> \* MERGEFORMAT </w:instrText>
      </w:r>
      <w:r w:rsidR="005C5AF0" w:rsidRPr="00E53098">
        <w:rPr>
          <w:rFonts w:cs="Arial"/>
        </w:rPr>
        <w:fldChar w:fldCharType="separate"/>
      </w:r>
      <w:r w:rsidR="00B64F06">
        <w:rPr>
          <w:rFonts w:cs="Arial"/>
          <w:b/>
          <w:i/>
          <w:noProof/>
        </w:rPr>
        <w:t>Nome</w:t>
      </w:r>
      <w:r w:rsidR="005C5AF0" w:rsidRPr="00E53098">
        <w:rPr>
          <w:rFonts w:cs="Arial"/>
        </w:rPr>
        <w:fldChar w:fldCharType="end"/>
      </w:r>
      <w:r w:rsidR="005C5AF0" w:rsidRPr="00E53098">
        <w:rPr>
          <w:rFonts w:cs="Arial"/>
        </w:rPr>
        <w:t xml:space="preserve">, estudante de </w:t>
      </w:r>
      <w:r w:rsidR="005F4EB5" w:rsidRPr="00E53098">
        <w:rPr>
          <w:rFonts w:cs="Arial"/>
        </w:rPr>
        <w:t>Programa Doutoral</w:t>
      </w:r>
      <w:r w:rsidR="005C5AF0" w:rsidRPr="00E53098">
        <w:rPr>
          <w:rFonts w:cs="Arial"/>
        </w:rPr>
        <w:t xml:space="preserve"> da Escola de Engenharia da Universidade do Minho.</w:t>
      </w:r>
    </w:p>
    <w:p w14:paraId="51853482" w14:textId="77777777" w:rsidR="005C5AF0" w:rsidRPr="00E53098" w:rsidRDefault="005C5AF0" w:rsidP="005C5AF0">
      <w:pPr>
        <w:spacing w:line="360" w:lineRule="auto"/>
        <w:jc w:val="both"/>
        <w:rPr>
          <w:rFonts w:cs="Arial"/>
        </w:rPr>
      </w:pPr>
    </w:p>
    <w:p w14:paraId="7E3C5157" w14:textId="7EF9CE19" w:rsidR="005C5AF0" w:rsidRPr="00E53098" w:rsidRDefault="005C5AF0" w:rsidP="005C5AF0">
      <w:pPr>
        <w:spacing w:line="360" w:lineRule="auto"/>
        <w:jc w:val="both"/>
        <w:rPr>
          <w:rFonts w:cs="Arial"/>
        </w:rPr>
      </w:pPr>
      <w:r w:rsidRPr="00E53098">
        <w:rPr>
          <w:rFonts w:cs="Arial"/>
        </w:rPr>
        <w:t xml:space="preserve">O trabalho a desenvolver pelo doutorando tem como tema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Tema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b/>
          <w:i/>
          <w:noProof/>
        </w:rPr>
        <w:t>Título da Tese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>. As condições experimentais necessárias à realização do plano proposto encontram-se desde já asseguradas.</w:t>
      </w:r>
    </w:p>
    <w:p w14:paraId="6B0968F2" w14:textId="77777777" w:rsidR="005C5AF0" w:rsidRPr="00E53098" w:rsidRDefault="005C5AF0" w:rsidP="005C5AF0">
      <w:pPr>
        <w:spacing w:line="360" w:lineRule="auto"/>
        <w:jc w:val="both"/>
        <w:rPr>
          <w:rFonts w:cs="Arial"/>
        </w:rPr>
      </w:pPr>
    </w:p>
    <w:p w14:paraId="630BECF2" w14:textId="77777777" w:rsidR="005C5AF0" w:rsidRPr="00E53098" w:rsidRDefault="005C5AF0" w:rsidP="005C5AF0">
      <w:pPr>
        <w:spacing w:line="360" w:lineRule="auto"/>
        <w:jc w:val="both"/>
        <w:rPr>
          <w:rFonts w:cs="Arial"/>
        </w:rPr>
      </w:pPr>
      <w:r w:rsidRPr="00E53098">
        <w:rPr>
          <w:rFonts w:cs="Arial"/>
        </w:rPr>
        <w:t>Com os melhores cumprimentos,</w:t>
      </w:r>
    </w:p>
    <w:p w14:paraId="5B8DE272" w14:textId="77777777" w:rsidR="005C5AF0" w:rsidRPr="00E53098" w:rsidRDefault="005C5AF0" w:rsidP="005C5AF0">
      <w:pPr>
        <w:spacing w:line="360" w:lineRule="auto"/>
        <w:jc w:val="both"/>
        <w:rPr>
          <w:rFonts w:cs="Arial"/>
        </w:rPr>
      </w:pPr>
    </w:p>
    <w:p w14:paraId="6D3503C8" w14:textId="77777777" w:rsidR="005C5AF0" w:rsidRPr="00E53098" w:rsidRDefault="005C5AF0" w:rsidP="005C5AF0">
      <w:pPr>
        <w:spacing w:line="360" w:lineRule="auto"/>
        <w:jc w:val="both"/>
        <w:rPr>
          <w:rFonts w:cs="Arial"/>
        </w:rPr>
      </w:pPr>
    </w:p>
    <w:p w14:paraId="25DEFDBA" w14:textId="7B95010F" w:rsidR="005C5AF0" w:rsidRDefault="005C5AF0" w:rsidP="005C5AF0">
      <w:pPr>
        <w:spacing w:line="360" w:lineRule="auto"/>
        <w:jc w:val="both"/>
        <w:rPr>
          <w:rFonts w:cs="Arial"/>
        </w:rPr>
      </w:pPr>
    </w:p>
    <w:p w14:paraId="1E569C34" w14:textId="7BB34530" w:rsidR="00712D65" w:rsidRDefault="00712D65" w:rsidP="005C5AF0">
      <w:pPr>
        <w:spacing w:line="360" w:lineRule="auto"/>
        <w:jc w:val="both"/>
        <w:rPr>
          <w:rFonts w:cs="Arial"/>
        </w:rPr>
      </w:pPr>
    </w:p>
    <w:p w14:paraId="27723B86" w14:textId="64624B89" w:rsidR="00712D65" w:rsidRDefault="00712D65" w:rsidP="005C5AF0">
      <w:pPr>
        <w:spacing w:line="360" w:lineRule="auto"/>
        <w:jc w:val="both"/>
        <w:rPr>
          <w:rFonts w:cs="Arial"/>
        </w:rPr>
      </w:pPr>
    </w:p>
    <w:p w14:paraId="2F5AAE69" w14:textId="77777777" w:rsidR="00712D65" w:rsidRPr="00E53098" w:rsidRDefault="00712D65" w:rsidP="00712D65">
      <w:pPr>
        <w:jc w:val="center"/>
        <w:rPr>
          <w:rFonts w:cs="Arial"/>
        </w:rPr>
      </w:pPr>
      <w:r>
        <w:rPr>
          <w:rFonts w:cs="Arial"/>
        </w:rPr>
        <w:t>_________________________________________</w:t>
      </w:r>
    </w:p>
    <w:p w14:paraId="76B89BF6" w14:textId="35B3B201" w:rsidR="005C5AF0" w:rsidRPr="00E53098" w:rsidRDefault="005C5AF0" w:rsidP="005C5AF0">
      <w:pPr>
        <w:spacing w:line="360" w:lineRule="auto"/>
        <w:jc w:val="center"/>
        <w:rPr>
          <w:rFonts w:cs="Arial"/>
        </w:rPr>
      </w:pP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Orientador1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Nome do Orientador 1</w:t>
      </w:r>
      <w:r w:rsidRPr="00E53098">
        <w:rPr>
          <w:rFonts w:cs="Arial"/>
        </w:rPr>
        <w:fldChar w:fldCharType="end"/>
      </w:r>
    </w:p>
    <w:p w14:paraId="234432F1" w14:textId="51FDA73B" w:rsidR="005C5AF0" w:rsidRPr="00E53098" w:rsidRDefault="005C5AF0" w:rsidP="005C5AF0">
      <w:pPr>
        <w:spacing w:line="360" w:lineRule="auto"/>
        <w:jc w:val="center"/>
        <w:rPr>
          <w:rFonts w:cs="Arial"/>
        </w:rPr>
      </w:pPr>
      <w:r w:rsidRPr="00E53098">
        <w:rPr>
          <w:rFonts w:cs="Arial"/>
        </w:rPr>
        <w:t>(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CategOrient1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t>Professor Catedrático</w:t>
      </w:r>
      <w:r w:rsidRPr="00E53098">
        <w:rPr>
          <w:rFonts w:cs="Arial"/>
        </w:rPr>
        <w:fldChar w:fldCharType="end"/>
      </w:r>
      <w:r w:rsidR="005E67D5">
        <w:rPr>
          <w:rFonts w:cs="Arial"/>
        </w:rPr>
        <w:t>,</w:t>
      </w:r>
      <w:r w:rsidRPr="00E53098">
        <w:rPr>
          <w:rFonts w:cs="Arial"/>
        </w:rPr>
        <w:t xml:space="preserve">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UnivOrient1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 w:rsidRPr="00E53098">
        <w:rPr>
          <w:rFonts w:cs="Arial"/>
          <w:noProof/>
        </w:rPr>
        <w:t>Universidade do Minho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>)</w:t>
      </w:r>
    </w:p>
    <w:p w14:paraId="0A6303B9" w14:textId="77777777" w:rsidR="00B46404" w:rsidRPr="00E53098" w:rsidRDefault="00B46404" w:rsidP="00B46404">
      <w:pPr>
        <w:ind w:left="283" w:firstLine="720"/>
        <w:rPr>
          <w:rFonts w:cs="Arial"/>
        </w:rPr>
      </w:pPr>
      <w:r w:rsidRPr="00E53098">
        <w:rPr>
          <w:rFonts w:cs="Arial"/>
        </w:rPr>
        <w:br w:type="page"/>
      </w:r>
    </w:p>
    <w:p w14:paraId="5F6FCFA1" w14:textId="77777777" w:rsidR="00B46404" w:rsidRPr="00E53098" w:rsidRDefault="006E2862" w:rsidP="00B46404">
      <w:pPr>
        <w:ind w:left="283" w:firstLine="720"/>
        <w:rPr>
          <w:rFonts w:cs="Arial"/>
        </w:rPr>
      </w:pPr>
      <w:r w:rsidRPr="00E53098">
        <w:rPr>
          <w:rFonts w:cs="Arial"/>
          <w:noProof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9531F9B" wp14:editId="74F053B3">
                <wp:simplePos x="0" y="0"/>
                <wp:positionH relativeFrom="column">
                  <wp:posOffset>-177165</wp:posOffset>
                </wp:positionH>
                <wp:positionV relativeFrom="paragraph">
                  <wp:posOffset>1117600</wp:posOffset>
                </wp:positionV>
                <wp:extent cx="2400300" cy="488950"/>
                <wp:effectExtent l="0" t="0" r="0" b="0"/>
                <wp:wrapNone/>
                <wp:docPr id="6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5BD628E" w14:textId="77777777" w:rsidR="00196B3E" w:rsidRPr="0063050B" w:rsidRDefault="00196B3E" w:rsidP="00B46404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2"/>
                              </w:rPr>
                            </w:pPr>
                            <w:r w:rsidRPr="0063050B">
                              <w:rPr>
                                <w:b/>
                                <w:i/>
                                <w:color w:val="808080"/>
                                <w:sz w:val="28"/>
                              </w:rPr>
                              <w:t>Aceitação do Orientador Científico (2)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531F9B" id="Rectangle 30" o:spid="_x0000_s1027" style="position:absolute;left:0;text-align:left;margin-left:-13.95pt;margin-top:88pt;width:189pt;height:3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" filled="f" stroked="f" strokeweight=".5pt">
                <v:textbox inset="1pt,1pt,1pt,1pt">
                  <w:txbxContent>
                    <w:p w14:paraId="05BD628E" w14:textId="77777777" w:rsidR="00196B3E" w:rsidRPr="0063050B" w:rsidRDefault="00196B3E" w:rsidP="00B46404">
                      <w:pPr>
                        <w:jc w:val="center"/>
                        <w:rPr>
                          <w:b/>
                          <w:i/>
                          <w:color w:val="808080"/>
                          <w:sz w:val="22"/>
                        </w:rPr>
                      </w:pPr>
                      <w:r w:rsidRPr="0063050B">
                        <w:rPr>
                          <w:b/>
                          <w:i/>
                          <w:color w:val="808080"/>
                          <w:sz w:val="28"/>
                        </w:rPr>
                        <w:t>Aceitação do Orientador Científico (2)</w:t>
                      </w:r>
                    </w:p>
                  </w:txbxContent>
                </v:textbox>
              </v:rect>
            </w:pict>
          </mc:Fallback>
        </mc:AlternateContent>
      </w:r>
    </w:p>
    <w:p w14:paraId="5F7D4DFF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652608CD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7F2C8027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693D56A5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7131E928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22CA8EFB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4FDBF8F1" w14:textId="77777777" w:rsidR="00B46404" w:rsidRPr="00E53098" w:rsidRDefault="00B46404" w:rsidP="00B46404">
      <w:pPr>
        <w:ind w:left="283" w:firstLine="5104"/>
        <w:rPr>
          <w:rFonts w:cs="Arial"/>
        </w:rPr>
      </w:pPr>
      <w:r w:rsidRPr="00E53098">
        <w:rPr>
          <w:rFonts w:cs="Arial"/>
        </w:rPr>
        <w:t>Exmo. Senhor</w:t>
      </w:r>
    </w:p>
    <w:p w14:paraId="44EA1383" w14:textId="77777777" w:rsidR="00B46404" w:rsidRPr="00E53098" w:rsidRDefault="00B46404" w:rsidP="00B46404">
      <w:pPr>
        <w:ind w:left="283" w:firstLine="5104"/>
        <w:rPr>
          <w:rFonts w:cs="Arial"/>
        </w:rPr>
      </w:pPr>
      <w:r w:rsidRPr="00E53098">
        <w:rPr>
          <w:rFonts w:cs="Arial"/>
        </w:rPr>
        <w:t>Presidente do Conselho Científico</w:t>
      </w:r>
    </w:p>
    <w:p w14:paraId="62FB59E3" w14:textId="77777777" w:rsidR="00B46404" w:rsidRPr="00E53098" w:rsidRDefault="00B46404" w:rsidP="00B46404">
      <w:pPr>
        <w:ind w:left="283" w:firstLine="5104"/>
        <w:rPr>
          <w:rFonts w:cs="Arial"/>
        </w:rPr>
      </w:pPr>
      <w:r w:rsidRPr="00E53098">
        <w:rPr>
          <w:rFonts w:cs="Arial"/>
        </w:rPr>
        <w:t>Escola de Engenharia</w:t>
      </w:r>
    </w:p>
    <w:p w14:paraId="5FB43660" w14:textId="77777777" w:rsidR="00B46404" w:rsidRPr="00E53098" w:rsidRDefault="00B46404" w:rsidP="00B46404">
      <w:pPr>
        <w:ind w:left="283" w:firstLine="5104"/>
        <w:rPr>
          <w:rFonts w:cs="Arial"/>
        </w:rPr>
      </w:pPr>
      <w:r w:rsidRPr="00E53098">
        <w:rPr>
          <w:rFonts w:cs="Arial"/>
        </w:rPr>
        <w:t>Universidade do Minho</w:t>
      </w:r>
    </w:p>
    <w:p w14:paraId="1F96E3B5" w14:textId="77777777" w:rsidR="00B46404" w:rsidRPr="00E53098" w:rsidRDefault="00B46404" w:rsidP="00B46404">
      <w:pPr>
        <w:ind w:left="283" w:firstLine="5104"/>
        <w:rPr>
          <w:rFonts w:cs="Arial"/>
        </w:rPr>
      </w:pPr>
      <w:r w:rsidRPr="00E53098">
        <w:rPr>
          <w:rFonts w:cs="Arial"/>
        </w:rPr>
        <w:t>Campus de Azurém</w:t>
      </w:r>
    </w:p>
    <w:p w14:paraId="7AAA60A1" w14:textId="77777777" w:rsidR="00B46404" w:rsidRPr="00E53098" w:rsidRDefault="00B46404" w:rsidP="00B46404">
      <w:pPr>
        <w:ind w:left="283" w:firstLine="5104"/>
        <w:rPr>
          <w:rFonts w:cs="Arial"/>
        </w:rPr>
      </w:pPr>
      <w:r w:rsidRPr="00E53098">
        <w:rPr>
          <w:rFonts w:cs="Arial"/>
        </w:rPr>
        <w:t>4800-058 Guimarães</w:t>
      </w:r>
    </w:p>
    <w:p w14:paraId="754A046F" w14:textId="77777777" w:rsidR="00B46404" w:rsidRPr="00E53098" w:rsidRDefault="00B46404" w:rsidP="00B46404">
      <w:pPr>
        <w:ind w:left="283" w:firstLine="5104"/>
        <w:rPr>
          <w:rFonts w:cs="Arial"/>
        </w:rPr>
      </w:pPr>
    </w:p>
    <w:p w14:paraId="33991195" w14:textId="77777777" w:rsidR="00B46404" w:rsidRPr="00E53098" w:rsidRDefault="00B46404" w:rsidP="00B46404">
      <w:pPr>
        <w:ind w:left="283" w:firstLine="5104"/>
        <w:rPr>
          <w:rFonts w:cs="Arial"/>
        </w:rPr>
      </w:pPr>
    </w:p>
    <w:p w14:paraId="12445354" w14:textId="77777777" w:rsidR="00B46404" w:rsidRPr="00E53098" w:rsidRDefault="00B46404" w:rsidP="00B46404">
      <w:pPr>
        <w:ind w:left="283" w:firstLine="5104"/>
        <w:rPr>
          <w:rFonts w:cs="Arial"/>
        </w:rPr>
      </w:pPr>
    </w:p>
    <w:p w14:paraId="623D7AF4" w14:textId="77777777" w:rsidR="00B46404" w:rsidRPr="00E53098" w:rsidRDefault="00B46404" w:rsidP="00B46404">
      <w:pPr>
        <w:ind w:left="283" w:firstLine="5104"/>
        <w:rPr>
          <w:rFonts w:cs="Arial"/>
        </w:rPr>
      </w:pPr>
    </w:p>
    <w:p w14:paraId="6BA2E0BE" w14:textId="62DF4A06" w:rsidR="00B46404" w:rsidRPr="00E53098" w:rsidRDefault="00B46404" w:rsidP="00B46404">
      <w:pPr>
        <w:ind w:left="283" w:firstLine="5104"/>
        <w:jc w:val="right"/>
        <w:rPr>
          <w:rFonts w:cs="Arial"/>
        </w:rPr>
      </w:pP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diareq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dia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 de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mesreq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proofErr w:type="gramStart"/>
      <w:r w:rsidR="00B64F06">
        <w:t>Janeiro</w:t>
      </w:r>
      <w:proofErr w:type="gramEnd"/>
      <w:r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 de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anoreq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ano</w:t>
      </w:r>
      <w:r w:rsidRPr="00E53098">
        <w:rPr>
          <w:rFonts w:cs="Arial"/>
        </w:rPr>
        <w:fldChar w:fldCharType="end"/>
      </w:r>
    </w:p>
    <w:p w14:paraId="6294CDC3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01A68BAF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6D4963E1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3389AE7E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43F7F19D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19FCE5B6" w14:textId="77777777" w:rsidR="00B46404" w:rsidRPr="00E53098" w:rsidRDefault="00B46404" w:rsidP="00B46404">
      <w:pPr>
        <w:ind w:left="283" w:firstLine="720"/>
        <w:rPr>
          <w:rFonts w:cs="Arial"/>
        </w:rPr>
      </w:pPr>
    </w:p>
    <w:p w14:paraId="16052A25" w14:textId="08463453" w:rsidR="00B46404" w:rsidRPr="00E53098" w:rsidRDefault="000B651F" w:rsidP="00B46404">
      <w:pPr>
        <w:spacing w:line="360" w:lineRule="auto"/>
        <w:jc w:val="both"/>
        <w:rPr>
          <w:rFonts w:cs="Ari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REF  Orientador2  \* MERGEFORMAT </w:instrText>
      </w:r>
      <w:r>
        <w:rPr>
          <w:rFonts w:cs="Arial"/>
        </w:rPr>
        <w:fldChar w:fldCharType="separate"/>
      </w:r>
      <w:r w:rsidR="00B64F06">
        <w:rPr>
          <w:rFonts w:cs="Arial"/>
          <w:noProof/>
        </w:rPr>
        <w:t>Nome do Orientador 2</w:t>
      </w:r>
      <w:r>
        <w:rPr>
          <w:rFonts w:cs="Arial"/>
        </w:rPr>
        <w:fldChar w:fldCharType="end"/>
      </w:r>
      <w:r w:rsidR="00B46404" w:rsidRPr="00E53098">
        <w:rPr>
          <w:rFonts w:cs="Arial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 CategOrient2  \* MERGEFORMAT </w:instrText>
      </w:r>
      <w:r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>
        <w:rPr>
          <w:rFonts w:cs="Arial"/>
        </w:rPr>
        <w:fldChar w:fldCharType="end"/>
      </w:r>
      <w:r w:rsidR="00B46404" w:rsidRPr="00E53098">
        <w:rPr>
          <w:rFonts w:cs="Arial"/>
        </w:rPr>
        <w:t xml:space="preserve"> </w:t>
      </w:r>
      <w:r w:rsidR="005E67D5">
        <w:rPr>
          <w:rFonts w:cs="Arial"/>
        </w:rPr>
        <w:t>(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 DepOrient2  \* MERGEFORMAT </w:instrText>
      </w:r>
      <w:r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>
        <w:rPr>
          <w:rFonts w:cs="Arial"/>
        </w:rPr>
        <w:fldChar w:fldCharType="end"/>
      </w:r>
      <w:r w:rsidR="005E67D5">
        <w:rPr>
          <w:rFonts w:cs="Arial"/>
        </w:rPr>
        <w:t>),</w:t>
      </w:r>
      <w:r w:rsidR="00B46404" w:rsidRPr="00E53098">
        <w:rPr>
          <w:rFonts w:cs="Arial"/>
        </w:rPr>
        <w:t xml:space="preserve">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 UnivOrient2  \* MERGEFORMAT </w:instrText>
      </w:r>
      <w:r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>
        <w:rPr>
          <w:rFonts w:cs="Arial"/>
        </w:rPr>
        <w:fldChar w:fldCharType="end"/>
      </w:r>
      <w:r w:rsidR="00B46404" w:rsidRPr="00E53098">
        <w:rPr>
          <w:rFonts w:cs="Arial"/>
        </w:rPr>
        <w:t xml:space="preserve">, vem por este meio declarar aceitar a responsabilidade de orientação de </w:t>
      </w:r>
      <w:r w:rsidR="00B46404" w:rsidRPr="00E53098">
        <w:rPr>
          <w:rFonts w:cs="Arial"/>
        </w:rPr>
        <w:fldChar w:fldCharType="begin"/>
      </w:r>
      <w:r w:rsidR="00B46404" w:rsidRPr="00E53098">
        <w:rPr>
          <w:rFonts w:cs="Arial"/>
        </w:rPr>
        <w:instrText xml:space="preserve"> REF Nome_Candidato </w:instrText>
      </w:r>
      <w:r w:rsidR="00760C78" w:rsidRPr="00E53098">
        <w:rPr>
          <w:rFonts w:cs="Arial"/>
        </w:rPr>
        <w:instrText xml:space="preserve"> \* MERGEFORMAT </w:instrText>
      </w:r>
      <w:r w:rsidR="00B46404" w:rsidRPr="00E53098">
        <w:rPr>
          <w:rFonts w:cs="Arial"/>
        </w:rPr>
        <w:fldChar w:fldCharType="separate"/>
      </w:r>
      <w:r w:rsidR="00B64F06">
        <w:rPr>
          <w:rFonts w:cs="Arial"/>
          <w:b/>
          <w:i/>
          <w:noProof/>
        </w:rPr>
        <w:t>Nome</w:t>
      </w:r>
      <w:r w:rsidR="00B46404" w:rsidRPr="00E53098">
        <w:rPr>
          <w:rFonts w:cs="Arial"/>
        </w:rPr>
        <w:fldChar w:fldCharType="end"/>
      </w:r>
      <w:r w:rsidR="00B46404" w:rsidRPr="00E53098">
        <w:rPr>
          <w:rFonts w:cs="Arial"/>
        </w:rPr>
        <w:t xml:space="preserve">, estudante de </w:t>
      </w:r>
      <w:r w:rsidR="00E27BD6" w:rsidRPr="00E53098">
        <w:rPr>
          <w:rFonts w:cs="Arial"/>
        </w:rPr>
        <w:t>Programa Doutoral</w:t>
      </w:r>
      <w:r w:rsidR="00B46404" w:rsidRPr="00E53098">
        <w:rPr>
          <w:rFonts w:cs="Arial"/>
        </w:rPr>
        <w:t xml:space="preserve"> da Escola de Engenharia da Universidade do Minho.</w:t>
      </w:r>
    </w:p>
    <w:p w14:paraId="5F2E9BAA" w14:textId="77777777" w:rsidR="00B46404" w:rsidRPr="00E53098" w:rsidRDefault="00B46404" w:rsidP="00B46404">
      <w:pPr>
        <w:spacing w:line="360" w:lineRule="auto"/>
        <w:jc w:val="both"/>
        <w:rPr>
          <w:rFonts w:cs="Arial"/>
        </w:rPr>
      </w:pPr>
    </w:p>
    <w:p w14:paraId="1A16BAE0" w14:textId="6E35E16F" w:rsidR="00B46404" w:rsidRPr="00E53098" w:rsidRDefault="00B46404" w:rsidP="00B46404">
      <w:pPr>
        <w:spacing w:line="360" w:lineRule="auto"/>
        <w:jc w:val="both"/>
        <w:rPr>
          <w:rFonts w:cs="Arial"/>
        </w:rPr>
      </w:pPr>
      <w:r w:rsidRPr="00E53098">
        <w:rPr>
          <w:rFonts w:cs="Arial"/>
        </w:rPr>
        <w:t xml:space="preserve">O trabalho a desenvolver pelo doutorando tem como tema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Tema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b/>
          <w:i/>
          <w:noProof/>
        </w:rPr>
        <w:t>Título da Tese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>. As condições experimentais necessárias à realização do plano proposto encontram-se desde já asseguradas.</w:t>
      </w:r>
    </w:p>
    <w:p w14:paraId="750BEF59" w14:textId="77777777" w:rsidR="00B46404" w:rsidRPr="00E53098" w:rsidRDefault="00B46404" w:rsidP="00B46404">
      <w:pPr>
        <w:spacing w:line="360" w:lineRule="auto"/>
        <w:jc w:val="both"/>
        <w:rPr>
          <w:rFonts w:cs="Arial"/>
        </w:rPr>
      </w:pPr>
    </w:p>
    <w:p w14:paraId="65EA3093" w14:textId="77777777" w:rsidR="00B46404" w:rsidRPr="00E53098" w:rsidRDefault="00B46404" w:rsidP="00B46404">
      <w:pPr>
        <w:spacing w:line="360" w:lineRule="auto"/>
        <w:jc w:val="both"/>
        <w:rPr>
          <w:rFonts w:cs="Arial"/>
        </w:rPr>
      </w:pPr>
      <w:r w:rsidRPr="00E53098">
        <w:rPr>
          <w:rFonts w:cs="Arial"/>
        </w:rPr>
        <w:t>Com os melhores cumprimentos,</w:t>
      </w:r>
    </w:p>
    <w:p w14:paraId="6456725C" w14:textId="77777777" w:rsidR="00B46404" w:rsidRPr="00E53098" w:rsidRDefault="00B46404" w:rsidP="00B46404">
      <w:pPr>
        <w:spacing w:line="360" w:lineRule="auto"/>
        <w:jc w:val="both"/>
        <w:rPr>
          <w:rFonts w:cs="Arial"/>
        </w:rPr>
      </w:pPr>
    </w:p>
    <w:p w14:paraId="636E1008" w14:textId="28A36944" w:rsidR="00B46404" w:rsidRDefault="00B46404" w:rsidP="00B46404">
      <w:pPr>
        <w:spacing w:line="360" w:lineRule="auto"/>
        <w:jc w:val="both"/>
        <w:rPr>
          <w:rFonts w:cs="Arial"/>
        </w:rPr>
      </w:pPr>
    </w:p>
    <w:p w14:paraId="200A2F3F" w14:textId="41C339AF" w:rsidR="00712D65" w:rsidRDefault="00712D65" w:rsidP="00B46404">
      <w:pPr>
        <w:spacing w:line="360" w:lineRule="auto"/>
        <w:jc w:val="both"/>
        <w:rPr>
          <w:rFonts w:cs="Arial"/>
        </w:rPr>
      </w:pPr>
    </w:p>
    <w:p w14:paraId="7988D872" w14:textId="11E48082" w:rsidR="00712D65" w:rsidRDefault="00712D65" w:rsidP="00B46404">
      <w:pPr>
        <w:spacing w:line="360" w:lineRule="auto"/>
        <w:jc w:val="both"/>
        <w:rPr>
          <w:rFonts w:cs="Arial"/>
        </w:rPr>
      </w:pPr>
    </w:p>
    <w:p w14:paraId="0622AEB5" w14:textId="77777777" w:rsidR="00712D65" w:rsidRPr="00E53098" w:rsidRDefault="00712D65" w:rsidP="00B46404">
      <w:pPr>
        <w:spacing w:line="360" w:lineRule="auto"/>
        <w:jc w:val="both"/>
        <w:rPr>
          <w:rFonts w:cs="Arial"/>
        </w:rPr>
      </w:pPr>
    </w:p>
    <w:p w14:paraId="44E1C41E" w14:textId="77777777" w:rsidR="00712D65" w:rsidRPr="00E53098" w:rsidRDefault="00712D65" w:rsidP="00712D65">
      <w:pPr>
        <w:jc w:val="center"/>
        <w:rPr>
          <w:rFonts w:cs="Arial"/>
        </w:rPr>
      </w:pPr>
      <w:r>
        <w:rPr>
          <w:rFonts w:cs="Arial"/>
        </w:rPr>
        <w:t>_________________________________________</w:t>
      </w:r>
    </w:p>
    <w:p w14:paraId="4B31BB6F" w14:textId="4ADC52FD" w:rsidR="00B46404" w:rsidRPr="00E53098" w:rsidRDefault="00B46404" w:rsidP="00B46404">
      <w:pPr>
        <w:spacing w:line="360" w:lineRule="auto"/>
        <w:jc w:val="center"/>
        <w:rPr>
          <w:rFonts w:cs="Arial"/>
        </w:rPr>
      </w:pP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Orientador2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Nome do Orientador 2</w:t>
      </w:r>
      <w:r w:rsidRPr="00E53098">
        <w:rPr>
          <w:rFonts w:cs="Arial"/>
        </w:rPr>
        <w:fldChar w:fldCharType="end"/>
      </w:r>
    </w:p>
    <w:p w14:paraId="4DF06D69" w14:textId="75EAD8CF" w:rsidR="00B46404" w:rsidRPr="00E53098" w:rsidRDefault="00B46404" w:rsidP="00B46404">
      <w:pPr>
        <w:spacing w:line="360" w:lineRule="auto"/>
        <w:jc w:val="center"/>
        <w:rPr>
          <w:rFonts w:cs="Arial"/>
        </w:rPr>
      </w:pPr>
      <w:r w:rsidRPr="00E53098">
        <w:rPr>
          <w:rFonts w:cs="Arial"/>
        </w:rPr>
        <w:t>(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CategOrient2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 w:rsidRPr="00E53098">
        <w:rPr>
          <w:rFonts w:cs="Arial"/>
        </w:rPr>
        <w:fldChar w:fldCharType="end"/>
      </w:r>
      <w:r w:rsidR="005E67D5">
        <w:rPr>
          <w:rFonts w:cs="Arial"/>
        </w:rPr>
        <w:t>,</w:t>
      </w:r>
      <w:r w:rsidRPr="00E53098">
        <w:rPr>
          <w:rFonts w:cs="Arial"/>
        </w:rPr>
        <w:t xml:space="preserve">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UnivOrient2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>)</w:t>
      </w:r>
    </w:p>
    <w:p w14:paraId="1BA2380D" w14:textId="77777777" w:rsidR="003366CD" w:rsidRPr="00E53098" w:rsidRDefault="003366CD" w:rsidP="00B46404">
      <w:pPr>
        <w:ind w:left="283" w:firstLine="720"/>
        <w:rPr>
          <w:rFonts w:cs="Arial"/>
        </w:rPr>
      </w:pPr>
    </w:p>
    <w:p w14:paraId="394D1B92" w14:textId="77777777" w:rsidR="003366CD" w:rsidRPr="00E53098" w:rsidRDefault="003366CD" w:rsidP="003366CD">
      <w:pPr>
        <w:ind w:left="283" w:firstLine="720"/>
        <w:rPr>
          <w:rFonts w:cs="Arial"/>
        </w:rPr>
      </w:pPr>
      <w:r w:rsidRPr="00E53098">
        <w:rPr>
          <w:rFonts w:cs="Arial"/>
        </w:rPr>
        <w:br w:type="page"/>
      </w:r>
    </w:p>
    <w:p w14:paraId="2DD2EF0F" w14:textId="77777777" w:rsidR="003366CD" w:rsidRPr="00E53098" w:rsidRDefault="006E2862" w:rsidP="003366CD">
      <w:pPr>
        <w:ind w:left="283" w:firstLine="720"/>
        <w:rPr>
          <w:rFonts w:cs="Arial"/>
        </w:rPr>
      </w:pPr>
      <w:r w:rsidRPr="00E53098">
        <w:rPr>
          <w:rFonts w:cs="Arial"/>
          <w:noProof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2C7E46D" wp14:editId="099300BE">
                <wp:simplePos x="0" y="0"/>
                <wp:positionH relativeFrom="column">
                  <wp:posOffset>-177165</wp:posOffset>
                </wp:positionH>
                <wp:positionV relativeFrom="paragraph">
                  <wp:posOffset>1117600</wp:posOffset>
                </wp:positionV>
                <wp:extent cx="2400300" cy="488950"/>
                <wp:effectExtent l="0" t="0" r="0" b="0"/>
                <wp:wrapNone/>
                <wp:docPr id="5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488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754D5A9B" w14:textId="77777777" w:rsidR="00196B3E" w:rsidRPr="0063050B" w:rsidRDefault="00196B3E" w:rsidP="003366CD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2"/>
                              </w:rPr>
                            </w:pPr>
                            <w:r w:rsidRPr="0063050B">
                              <w:rPr>
                                <w:b/>
                                <w:i/>
                                <w:color w:val="808080"/>
                                <w:sz w:val="28"/>
                              </w:rPr>
                              <w:t>Aceitação do Orientador Científico (3)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C7E46D" id="Rectangle 35" o:spid="_x0000_s1028" style="position:absolute;left:0;text-align:left;margin-left:-13.95pt;margin-top:88pt;width:189pt;height:38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" filled="f" stroked="f" strokeweight=".5pt">
                <v:textbox inset="1pt,1pt,1pt,1pt">
                  <w:txbxContent>
                    <w:p w14:paraId="754D5A9B" w14:textId="77777777" w:rsidR="00196B3E" w:rsidRPr="0063050B" w:rsidRDefault="00196B3E" w:rsidP="003366CD">
                      <w:pPr>
                        <w:jc w:val="center"/>
                        <w:rPr>
                          <w:b/>
                          <w:i/>
                          <w:color w:val="808080"/>
                          <w:sz w:val="22"/>
                        </w:rPr>
                      </w:pPr>
                      <w:r w:rsidRPr="0063050B">
                        <w:rPr>
                          <w:b/>
                          <w:i/>
                          <w:color w:val="808080"/>
                          <w:sz w:val="28"/>
                        </w:rPr>
                        <w:t>Aceitação do Orientador Científico (3)</w:t>
                      </w:r>
                    </w:p>
                  </w:txbxContent>
                </v:textbox>
              </v:rect>
            </w:pict>
          </mc:Fallback>
        </mc:AlternateContent>
      </w:r>
    </w:p>
    <w:p w14:paraId="1029DA15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30A023FB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0A91318C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7F2687C5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04338E73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48EC8B3F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35A6D5F1" w14:textId="77777777" w:rsidR="003366CD" w:rsidRPr="00E53098" w:rsidRDefault="003366CD" w:rsidP="003366CD">
      <w:pPr>
        <w:ind w:left="283" w:firstLine="5104"/>
        <w:rPr>
          <w:rFonts w:cs="Arial"/>
        </w:rPr>
      </w:pPr>
      <w:r w:rsidRPr="00E53098">
        <w:rPr>
          <w:rFonts w:cs="Arial"/>
        </w:rPr>
        <w:t>Exmo. Senhor</w:t>
      </w:r>
    </w:p>
    <w:p w14:paraId="5C6A4129" w14:textId="77777777" w:rsidR="003366CD" w:rsidRPr="00E53098" w:rsidRDefault="003366CD" w:rsidP="003366CD">
      <w:pPr>
        <w:ind w:left="283" w:firstLine="5104"/>
        <w:rPr>
          <w:rFonts w:cs="Arial"/>
        </w:rPr>
      </w:pPr>
      <w:r w:rsidRPr="00E53098">
        <w:rPr>
          <w:rFonts w:cs="Arial"/>
        </w:rPr>
        <w:t>Presidente do Conselho Científico</w:t>
      </w:r>
    </w:p>
    <w:p w14:paraId="7352AE17" w14:textId="77777777" w:rsidR="003366CD" w:rsidRPr="00E53098" w:rsidRDefault="003366CD" w:rsidP="003366CD">
      <w:pPr>
        <w:ind w:left="283" w:firstLine="5104"/>
        <w:rPr>
          <w:rFonts w:cs="Arial"/>
        </w:rPr>
      </w:pPr>
      <w:r w:rsidRPr="00E53098">
        <w:rPr>
          <w:rFonts w:cs="Arial"/>
        </w:rPr>
        <w:t>Escola de Engenharia</w:t>
      </w:r>
    </w:p>
    <w:p w14:paraId="45ED8D49" w14:textId="77777777" w:rsidR="003366CD" w:rsidRPr="00E53098" w:rsidRDefault="003366CD" w:rsidP="003366CD">
      <w:pPr>
        <w:ind w:left="283" w:firstLine="5104"/>
        <w:rPr>
          <w:rFonts w:cs="Arial"/>
        </w:rPr>
      </w:pPr>
      <w:r w:rsidRPr="00E53098">
        <w:rPr>
          <w:rFonts w:cs="Arial"/>
        </w:rPr>
        <w:t>Universidade do Minho</w:t>
      </w:r>
    </w:p>
    <w:p w14:paraId="4551F6C5" w14:textId="77777777" w:rsidR="003366CD" w:rsidRPr="00E53098" w:rsidRDefault="003366CD" w:rsidP="003366CD">
      <w:pPr>
        <w:ind w:left="283" w:firstLine="5104"/>
        <w:rPr>
          <w:rFonts w:cs="Arial"/>
        </w:rPr>
      </w:pPr>
      <w:r w:rsidRPr="00E53098">
        <w:rPr>
          <w:rFonts w:cs="Arial"/>
        </w:rPr>
        <w:t>Campus de Azurém</w:t>
      </w:r>
    </w:p>
    <w:p w14:paraId="7474C7D1" w14:textId="77777777" w:rsidR="003366CD" w:rsidRPr="00E53098" w:rsidRDefault="003366CD" w:rsidP="003366CD">
      <w:pPr>
        <w:ind w:left="283" w:firstLine="5104"/>
        <w:rPr>
          <w:rFonts w:cs="Arial"/>
        </w:rPr>
      </w:pPr>
      <w:r w:rsidRPr="00E53098">
        <w:rPr>
          <w:rFonts w:cs="Arial"/>
        </w:rPr>
        <w:t>4800-058 Guimarães</w:t>
      </w:r>
    </w:p>
    <w:p w14:paraId="3F229E7A" w14:textId="77777777" w:rsidR="003366CD" w:rsidRPr="00E53098" w:rsidRDefault="003366CD" w:rsidP="003366CD">
      <w:pPr>
        <w:ind w:left="283" w:firstLine="5104"/>
        <w:rPr>
          <w:rFonts w:cs="Arial"/>
        </w:rPr>
      </w:pPr>
    </w:p>
    <w:p w14:paraId="2E268A69" w14:textId="77777777" w:rsidR="003366CD" w:rsidRPr="00E53098" w:rsidRDefault="003366CD" w:rsidP="003366CD">
      <w:pPr>
        <w:ind w:left="283" w:firstLine="5104"/>
        <w:rPr>
          <w:rFonts w:cs="Arial"/>
        </w:rPr>
      </w:pPr>
    </w:p>
    <w:p w14:paraId="17989AB0" w14:textId="77777777" w:rsidR="003366CD" w:rsidRPr="00E53098" w:rsidRDefault="003366CD" w:rsidP="003366CD">
      <w:pPr>
        <w:ind w:left="283" w:firstLine="5104"/>
        <w:rPr>
          <w:rFonts w:cs="Arial"/>
        </w:rPr>
      </w:pPr>
    </w:p>
    <w:p w14:paraId="547322C9" w14:textId="77777777" w:rsidR="003366CD" w:rsidRPr="00E53098" w:rsidRDefault="003366CD" w:rsidP="003366CD">
      <w:pPr>
        <w:ind w:left="283" w:firstLine="5104"/>
        <w:rPr>
          <w:rFonts w:cs="Arial"/>
        </w:rPr>
      </w:pPr>
    </w:p>
    <w:p w14:paraId="600A527B" w14:textId="01BE4B66" w:rsidR="003366CD" w:rsidRPr="00E53098" w:rsidRDefault="003366CD" w:rsidP="003366CD">
      <w:pPr>
        <w:ind w:left="283" w:firstLine="5104"/>
        <w:jc w:val="right"/>
        <w:rPr>
          <w:rFonts w:cs="Arial"/>
        </w:rPr>
      </w:pP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diareq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dia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 de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mesreq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proofErr w:type="gramStart"/>
      <w:r w:rsidR="00B64F06">
        <w:t>Janeiro</w:t>
      </w:r>
      <w:proofErr w:type="gramEnd"/>
      <w:r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 de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anoreq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ano</w:t>
      </w:r>
      <w:r w:rsidRPr="00E53098">
        <w:rPr>
          <w:rFonts w:cs="Arial"/>
        </w:rPr>
        <w:fldChar w:fldCharType="end"/>
      </w:r>
    </w:p>
    <w:p w14:paraId="070B343F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53DFF627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51F328E2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78744376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1F4CEC26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650C1F08" w14:textId="77777777" w:rsidR="003366CD" w:rsidRPr="00E53098" w:rsidRDefault="003366CD" w:rsidP="003366CD">
      <w:pPr>
        <w:ind w:left="283" w:firstLine="720"/>
        <w:rPr>
          <w:rFonts w:cs="Arial"/>
        </w:rPr>
      </w:pPr>
    </w:p>
    <w:p w14:paraId="1D0F5CB6" w14:textId="572232A9" w:rsidR="003366CD" w:rsidRPr="00E53098" w:rsidRDefault="003366CD" w:rsidP="003366CD">
      <w:pPr>
        <w:spacing w:line="360" w:lineRule="auto"/>
        <w:jc w:val="both"/>
        <w:rPr>
          <w:rFonts w:cs="Arial"/>
        </w:rPr>
      </w:pP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Orientador</w:instrText>
      </w:r>
      <w:r w:rsidR="001E6E42" w:rsidRPr="00E53098">
        <w:rPr>
          <w:rFonts w:cs="Arial"/>
        </w:rPr>
        <w:instrText>3</w:instrText>
      </w:r>
      <w:r w:rsidRPr="00E53098">
        <w:rPr>
          <w:rFonts w:cs="Arial"/>
        </w:rPr>
        <w:instrText xml:space="preserve">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Nome do Orientador 3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,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CategOrient</w:instrText>
      </w:r>
      <w:r w:rsidR="001E6E42" w:rsidRPr="00E53098">
        <w:rPr>
          <w:rFonts w:cs="Arial"/>
        </w:rPr>
        <w:instrText>3</w:instrText>
      </w:r>
      <w:r w:rsidRPr="00E53098">
        <w:rPr>
          <w:rFonts w:cs="Arial"/>
        </w:rPr>
        <w:instrText xml:space="preserve">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 </w:t>
      </w:r>
      <w:r w:rsidR="005E67D5">
        <w:rPr>
          <w:rFonts w:cs="Arial"/>
        </w:rPr>
        <w:t>(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DepOrient</w:instrText>
      </w:r>
      <w:r w:rsidR="001E6E42" w:rsidRPr="00E53098">
        <w:rPr>
          <w:rFonts w:cs="Arial"/>
        </w:rPr>
        <w:instrText>3</w:instrText>
      </w:r>
      <w:r w:rsidRPr="00E53098">
        <w:rPr>
          <w:rFonts w:cs="Arial"/>
        </w:rPr>
        <w:instrText xml:space="preserve">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 w:rsidRPr="00E53098">
        <w:rPr>
          <w:rFonts w:cs="Arial"/>
        </w:rPr>
        <w:fldChar w:fldCharType="end"/>
      </w:r>
      <w:r w:rsidR="005E67D5">
        <w:rPr>
          <w:rFonts w:cs="Arial"/>
        </w:rPr>
        <w:t>),</w:t>
      </w:r>
      <w:r w:rsidRPr="00E53098">
        <w:rPr>
          <w:rFonts w:cs="Arial"/>
        </w:rPr>
        <w:t xml:space="preserve">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UnivOrient</w:instrText>
      </w:r>
      <w:r w:rsidR="001E6E42" w:rsidRPr="00E53098">
        <w:rPr>
          <w:rFonts w:cs="Arial"/>
        </w:rPr>
        <w:instrText>3</w:instrText>
      </w:r>
      <w:r w:rsidRPr="00E53098">
        <w:rPr>
          <w:rFonts w:cs="Arial"/>
        </w:rPr>
        <w:instrText xml:space="preserve">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, vem por este meio declarar aceitar a responsabilidade de orientação de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Nome_Candidato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b/>
          <w:i/>
          <w:noProof/>
        </w:rPr>
        <w:t>Nome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>, estudante de Programa Doutoral da Escola de Engenharia da Universidade do Minho.</w:t>
      </w:r>
    </w:p>
    <w:p w14:paraId="71646DAF" w14:textId="77777777" w:rsidR="003366CD" w:rsidRPr="00E53098" w:rsidRDefault="003366CD" w:rsidP="003366CD">
      <w:pPr>
        <w:spacing w:line="360" w:lineRule="auto"/>
        <w:jc w:val="both"/>
        <w:rPr>
          <w:rFonts w:cs="Arial"/>
        </w:rPr>
      </w:pPr>
    </w:p>
    <w:p w14:paraId="34D0BBED" w14:textId="76504D98" w:rsidR="003366CD" w:rsidRPr="00E53098" w:rsidRDefault="003366CD" w:rsidP="003366CD">
      <w:pPr>
        <w:spacing w:line="360" w:lineRule="auto"/>
        <w:jc w:val="both"/>
        <w:rPr>
          <w:rFonts w:cs="Arial"/>
        </w:rPr>
      </w:pPr>
      <w:r w:rsidRPr="00E53098">
        <w:rPr>
          <w:rFonts w:cs="Arial"/>
        </w:rPr>
        <w:t xml:space="preserve">O trabalho a desenvolver pelo doutorando tem como tema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Tema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b/>
          <w:i/>
          <w:noProof/>
        </w:rPr>
        <w:t>Título da Tese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>. As condições experimentais necessárias à realização do plano proposto encontram-se desde já asseguradas.</w:t>
      </w:r>
    </w:p>
    <w:p w14:paraId="46C6358F" w14:textId="77777777" w:rsidR="003366CD" w:rsidRPr="00E53098" w:rsidRDefault="003366CD" w:rsidP="003366CD">
      <w:pPr>
        <w:spacing w:line="360" w:lineRule="auto"/>
        <w:jc w:val="both"/>
        <w:rPr>
          <w:rFonts w:cs="Arial"/>
        </w:rPr>
      </w:pPr>
    </w:p>
    <w:p w14:paraId="3D018D36" w14:textId="77777777" w:rsidR="003366CD" w:rsidRPr="00E53098" w:rsidRDefault="003366CD" w:rsidP="003366CD">
      <w:pPr>
        <w:spacing w:line="360" w:lineRule="auto"/>
        <w:jc w:val="both"/>
        <w:rPr>
          <w:rFonts w:cs="Arial"/>
        </w:rPr>
      </w:pPr>
      <w:r w:rsidRPr="00E53098">
        <w:rPr>
          <w:rFonts w:cs="Arial"/>
        </w:rPr>
        <w:t>Com os melhores cumprimentos,</w:t>
      </w:r>
    </w:p>
    <w:p w14:paraId="7F93176C" w14:textId="77777777" w:rsidR="003366CD" w:rsidRPr="00E53098" w:rsidRDefault="003366CD" w:rsidP="003366CD">
      <w:pPr>
        <w:spacing w:line="360" w:lineRule="auto"/>
        <w:jc w:val="both"/>
        <w:rPr>
          <w:rFonts w:cs="Arial"/>
        </w:rPr>
      </w:pPr>
    </w:p>
    <w:p w14:paraId="48F67D06" w14:textId="651DEE24" w:rsidR="003366CD" w:rsidRDefault="003366CD" w:rsidP="003366CD">
      <w:pPr>
        <w:spacing w:line="360" w:lineRule="auto"/>
        <w:jc w:val="both"/>
        <w:rPr>
          <w:rFonts w:cs="Arial"/>
        </w:rPr>
      </w:pPr>
    </w:p>
    <w:p w14:paraId="4845BAC3" w14:textId="361AA2F5" w:rsidR="00712D65" w:rsidRDefault="00712D65" w:rsidP="003366CD">
      <w:pPr>
        <w:spacing w:line="360" w:lineRule="auto"/>
        <w:jc w:val="both"/>
        <w:rPr>
          <w:rFonts w:cs="Arial"/>
        </w:rPr>
      </w:pPr>
    </w:p>
    <w:p w14:paraId="36EA5BDC" w14:textId="57D2CC01" w:rsidR="00712D65" w:rsidRDefault="00712D65" w:rsidP="003366CD">
      <w:pPr>
        <w:spacing w:line="360" w:lineRule="auto"/>
        <w:jc w:val="both"/>
        <w:rPr>
          <w:rFonts w:cs="Arial"/>
        </w:rPr>
      </w:pPr>
    </w:p>
    <w:p w14:paraId="4CE92E56" w14:textId="77777777" w:rsidR="00712D65" w:rsidRPr="00E53098" w:rsidRDefault="00712D65" w:rsidP="003366CD">
      <w:pPr>
        <w:spacing w:line="360" w:lineRule="auto"/>
        <w:jc w:val="both"/>
        <w:rPr>
          <w:rFonts w:cs="Arial"/>
        </w:rPr>
      </w:pPr>
    </w:p>
    <w:p w14:paraId="242D81CD" w14:textId="77777777" w:rsidR="00712D65" w:rsidRPr="00E53098" w:rsidRDefault="00712D65" w:rsidP="00712D65">
      <w:pPr>
        <w:jc w:val="center"/>
        <w:rPr>
          <w:rFonts w:cs="Arial"/>
        </w:rPr>
      </w:pPr>
      <w:r>
        <w:rPr>
          <w:rFonts w:cs="Arial"/>
        </w:rPr>
        <w:t>_________________________________________</w:t>
      </w:r>
    </w:p>
    <w:p w14:paraId="01EFE463" w14:textId="0A9E258B" w:rsidR="003366CD" w:rsidRPr="00E53098" w:rsidRDefault="003366CD" w:rsidP="003366CD">
      <w:pPr>
        <w:spacing w:line="360" w:lineRule="auto"/>
        <w:jc w:val="center"/>
        <w:rPr>
          <w:rFonts w:cs="Arial"/>
        </w:rPr>
      </w:pP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Orientador</w:instrText>
      </w:r>
      <w:r w:rsidR="001E6E42" w:rsidRPr="00E53098">
        <w:rPr>
          <w:rFonts w:cs="Arial"/>
        </w:rPr>
        <w:instrText>3</w:instrText>
      </w:r>
      <w:r w:rsidRPr="00E53098">
        <w:rPr>
          <w:rFonts w:cs="Arial"/>
        </w:rPr>
        <w:instrText xml:space="preserve">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>Nome do Orientador 3</w:t>
      </w:r>
      <w:r w:rsidRPr="00E53098">
        <w:rPr>
          <w:rFonts w:cs="Arial"/>
        </w:rPr>
        <w:fldChar w:fldCharType="end"/>
      </w:r>
    </w:p>
    <w:p w14:paraId="6B195B7D" w14:textId="2972A705" w:rsidR="003366CD" w:rsidRPr="00E53098" w:rsidRDefault="003366CD" w:rsidP="003366CD">
      <w:pPr>
        <w:spacing w:line="360" w:lineRule="auto"/>
        <w:jc w:val="center"/>
        <w:rPr>
          <w:rFonts w:cs="Arial"/>
        </w:rPr>
      </w:pPr>
      <w:r w:rsidRPr="00E53098">
        <w:rPr>
          <w:rFonts w:cs="Arial"/>
        </w:rPr>
        <w:t>(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CategOrient</w:instrText>
      </w:r>
      <w:r w:rsidR="001E6E42" w:rsidRPr="00E53098">
        <w:rPr>
          <w:rFonts w:cs="Arial"/>
        </w:rPr>
        <w:instrText>3</w:instrText>
      </w:r>
      <w:r w:rsidRPr="00E53098">
        <w:rPr>
          <w:rFonts w:cs="Arial"/>
        </w:rPr>
        <w:instrText xml:space="preserve">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 w:rsidRPr="00E53098">
        <w:rPr>
          <w:rFonts w:cs="Arial"/>
        </w:rPr>
        <w:fldChar w:fldCharType="end"/>
      </w:r>
      <w:r w:rsidR="005E67D5">
        <w:rPr>
          <w:rFonts w:cs="Arial"/>
        </w:rPr>
        <w:t>,</w:t>
      </w:r>
      <w:r w:rsidRPr="00E53098">
        <w:rPr>
          <w:rFonts w:cs="Arial"/>
        </w:rPr>
        <w:t xml:space="preserve">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UnivOrient</w:instrText>
      </w:r>
      <w:r w:rsidR="001E6E42" w:rsidRPr="00E53098">
        <w:rPr>
          <w:rFonts w:cs="Arial"/>
        </w:rPr>
        <w:instrText>3</w:instrText>
      </w:r>
      <w:r w:rsidRPr="00E53098">
        <w:rPr>
          <w:rFonts w:cs="Arial"/>
        </w:rPr>
        <w:instrText xml:space="preserve"> </w:instrText>
      </w:r>
      <w:r w:rsidR="00760C78" w:rsidRPr="00E53098">
        <w:rPr>
          <w:rFonts w:cs="Arial"/>
        </w:rPr>
        <w:instrText xml:space="preserve"> \* MERGEFORMAT </w:instrText>
      </w:r>
      <w:r w:rsidRPr="00E53098">
        <w:rPr>
          <w:rFonts w:cs="Arial"/>
        </w:rPr>
        <w:fldChar w:fldCharType="separate"/>
      </w:r>
      <w:r w:rsidR="00B64F06">
        <w:rPr>
          <w:rFonts w:cs="Arial"/>
          <w:noProof/>
        </w:rPr>
        <w:t xml:space="preserve">     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>)</w:t>
      </w:r>
    </w:p>
    <w:p w14:paraId="46D7CD16" w14:textId="77777777" w:rsidR="00B46404" w:rsidRPr="00E53098" w:rsidRDefault="00B46404" w:rsidP="003366CD">
      <w:pPr>
        <w:ind w:left="283" w:firstLine="720"/>
        <w:rPr>
          <w:rFonts w:cs="Arial"/>
        </w:rPr>
      </w:pPr>
      <w:r w:rsidRPr="00E53098">
        <w:rPr>
          <w:rFonts w:cs="Arial"/>
        </w:rPr>
        <w:br w:type="page"/>
      </w:r>
    </w:p>
    <w:p w14:paraId="75B22580" w14:textId="77777777" w:rsidR="0063050B" w:rsidRPr="00E53098" w:rsidRDefault="0063050B" w:rsidP="0063050B">
      <w:pPr>
        <w:rPr>
          <w:rFonts w:cs="Arial"/>
        </w:rPr>
      </w:pPr>
    </w:p>
    <w:p w14:paraId="4E5591EA" w14:textId="77777777" w:rsidR="0063050B" w:rsidRPr="00E53098" w:rsidRDefault="0063050B" w:rsidP="0063050B">
      <w:pPr>
        <w:rPr>
          <w:rFonts w:cs="Arial"/>
        </w:rPr>
      </w:pPr>
    </w:p>
    <w:p w14:paraId="43CBA5EF" w14:textId="77777777" w:rsidR="0063050B" w:rsidRPr="00E53098" w:rsidRDefault="0063050B" w:rsidP="0063050B">
      <w:pPr>
        <w:rPr>
          <w:rFonts w:cs="Arial"/>
        </w:rPr>
      </w:pPr>
    </w:p>
    <w:p w14:paraId="76A99930" w14:textId="77777777" w:rsidR="0063050B" w:rsidRPr="00E53098" w:rsidRDefault="0063050B" w:rsidP="0063050B">
      <w:pPr>
        <w:rPr>
          <w:rFonts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"/>
        <w:gridCol w:w="4678"/>
        <w:gridCol w:w="306"/>
      </w:tblGrid>
      <w:tr w:rsidR="0063050B" w:rsidRPr="00E53098" w14:paraId="0C387134" w14:textId="77777777" w:rsidTr="005D08F4">
        <w:trPr>
          <w:cantSplit/>
        </w:trPr>
        <w:tc>
          <w:tcPr>
            <w:tcW w:w="322" w:type="dxa"/>
          </w:tcPr>
          <w:p w14:paraId="6366BEB2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t></w:t>
            </w:r>
          </w:p>
        </w:tc>
        <w:tc>
          <w:tcPr>
            <w:tcW w:w="4678" w:type="dxa"/>
          </w:tcPr>
          <w:p w14:paraId="77AEA108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</w:tc>
        <w:tc>
          <w:tcPr>
            <w:tcW w:w="306" w:type="dxa"/>
          </w:tcPr>
          <w:p w14:paraId="01649F1B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t></w:t>
            </w:r>
          </w:p>
        </w:tc>
      </w:tr>
      <w:tr w:rsidR="0063050B" w:rsidRPr="00E53098" w14:paraId="4FC36013" w14:textId="77777777" w:rsidTr="005D08F4">
        <w:trPr>
          <w:cantSplit/>
        </w:trPr>
        <w:tc>
          <w:tcPr>
            <w:tcW w:w="322" w:type="dxa"/>
          </w:tcPr>
          <w:p w14:paraId="6C5B99AD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112379A0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18FD9D0F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547F0930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28904DE1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4308899A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3993C31F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</w:tc>
        <w:tc>
          <w:tcPr>
            <w:tcW w:w="4678" w:type="dxa"/>
          </w:tcPr>
          <w:p w14:paraId="74B13E7F" w14:textId="77777777" w:rsidR="0063050B" w:rsidRPr="00E53098" w:rsidRDefault="0063050B" w:rsidP="005D08F4">
            <w:pPr>
              <w:framePr w:hSpace="180" w:wrap="around" w:vAnchor="text" w:hAnchor="page" w:x="5593" w:y="1"/>
              <w:rPr>
                <w:rFonts w:cs="Arial"/>
              </w:rPr>
            </w:pPr>
            <w:r w:rsidRPr="00E53098">
              <w:rPr>
                <w:rFonts w:cs="Arial"/>
              </w:rPr>
              <w:t>Exmo. Senhor</w:t>
            </w:r>
          </w:p>
          <w:p w14:paraId="4EB77DDB" w14:textId="77777777" w:rsidR="007800F3" w:rsidRDefault="0063050B" w:rsidP="005D08F4">
            <w:pPr>
              <w:framePr w:hSpace="180" w:wrap="around" w:vAnchor="text" w:hAnchor="page" w:x="5593" w:y="1"/>
              <w:rPr>
                <w:rFonts w:cs="Arial"/>
              </w:rPr>
            </w:pPr>
            <w:r w:rsidRPr="00E53098">
              <w:rPr>
                <w:rFonts w:cs="Arial"/>
              </w:rPr>
              <w:t>Presidente do Conselho Científico</w:t>
            </w:r>
          </w:p>
          <w:p w14:paraId="70640DCD" w14:textId="77777777" w:rsidR="007800F3" w:rsidRDefault="0063050B" w:rsidP="005D08F4">
            <w:pPr>
              <w:framePr w:hSpace="180" w:wrap="around" w:vAnchor="text" w:hAnchor="page" w:x="5593" w:y="1"/>
              <w:rPr>
                <w:rFonts w:cs="Arial"/>
              </w:rPr>
            </w:pPr>
            <w:r w:rsidRPr="00E53098">
              <w:rPr>
                <w:rFonts w:cs="Arial"/>
              </w:rPr>
              <w:t>Escola de Engenharia</w:t>
            </w:r>
          </w:p>
          <w:p w14:paraId="49726A1B" w14:textId="77777777" w:rsidR="0063050B" w:rsidRPr="00E53098" w:rsidRDefault="0063050B" w:rsidP="005D08F4">
            <w:pPr>
              <w:framePr w:hSpace="180" w:wrap="around" w:vAnchor="text" w:hAnchor="page" w:x="5593" w:y="1"/>
              <w:rPr>
                <w:rFonts w:cs="Arial"/>
              </w:rPr>
            </w:pPr>
            <w:r w:rsidRPr="00E53098">
              <w:rPr>
                <w:rFonts w:cs="Arial"/>
              </w:rPr>
              <w:t>Universidade do Minho</w:t>
            </w:r>
          </w:p>
          <w:p w14:paraId="455D78BB" w14:textId="77777777" w:rsidR="0063050B" w:rsidRPr="00E53098" w:rsidRDefault="0063050B" w:rsidP="005D08F4">
            <w:pPr>
              <w:framePr w:hSpace="180" w:wrap="around" w:vAnchor="text" w:hAnchor="page" w:x="5593" w:y="1"/>
              <w:rPr>
                <w:rFonts w:cs="Arial"/>
              </w:rPr>
            </w:pPr>
            <w:r w:rsidRPr="00E53098">
              <w:rPr>
                <w:rFonts w:cs="Arial"/>
              </w:rPr>
              <w:t>Campus de Azurém</w:t>
            </w:r>
          </w:p>
          <w:p w14:paraId="2DED7F7E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rPr>
                <w:rFonts w:cs="Arial"/>
              </w:rPr>
            </w:pPr>
            <w:r w:rsidRPr="00E53098">
              <w:rPr>
                <w:rFonts w:cs="Arial"/>
              </w:rPr>
              <w:t>4800-058 Guimarães</w:t>
            </w:r>
          </w:p>
        </w:tc>
        <w:tc>
          <w:tcPr>
            <w:tcW w:w="306" w:type="dxa"/>
          </w:tcPr>
          <w:p w14:paraId="0B40CB49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</w:tc>
      </w:tr>
      <w:tr w:rsidR="0063050B" w:rsidRPr="00E53098" w14:paraId="208BEA7E" w14:textId="77777777" w:rsidTr="005D08F4">
        <w:trPr>
          <w:cantSplit/>
        </w:trPr>
        <w:tc>
          <w:tcPr>
            <w:tcW w:w="322" w:type="dxa"/>
          </w:tcPr>
          <w:p w14:paraId="1549875B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t></w:t>
            </w:r>
          </w:p>
        </w:tc>
        <w:tc>
          <w:tcPr>
            <w:tcW w:w="4678" w:type="dxa"/>
          </w:tcPr>
          <w:p w14:paraId="40DA685A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</w:tc>
        <w:tc>
          <w:tcPr>
            <w:tcW w:w="306" w:type="dxa"/>
          </w:tcPr>
          <w:p w14:paraId="15E22AAD" w14:textId="77777777" w:rsidR="0063050B" w:rsidRPr="00E53098" w:rsidRDefault="0063050B" w:rsidP="005D08F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t></w:t>
            </w:r>
          </w:p>
        </w:tc>
      </w:tr>
    </w:tbl>
    <w:p w14:paraId="32AFADBB" w14:textId="1252D4A0" w:rsidR="0063050B" w:rsidRPr="00E53098" w:rsidRDefault="0063050B" w:rsidP="0063050B">
      <w:pPr>
        <w:rPr>
          <w:rFonts w:cs="Arial"/>
        </w:rPr>
      </w:pPr>
    </w:p>
    <w:p w14:paraId="18A89D20" w14:textId="0EB3CBE8" w:rsidR="0063050B" w:rsidRPr="00E53098" w:rsidRDefault="008B3C80" w:rsidP="0063050B">
      <w:pPr>
        <w:rPr>
          <w:rFonts w:cs="Arial"/>
        </w:rPr>
      </w:pPr>
      <w:r w:rsidRPr="00E53098">
        <w:rPr>
          <w:rFonts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7903603" wp14:editId="50546480">
                <wp:simplePos x="0" y="0"/>
                <wp:positionH relativeFrom="column">
                  <wp:posOffset>59055</wp:posOffset>
                </wp:positionH>
                <wp:positionV relativeFrom="paragraph">
                  <wp:posOffset>28575</wp:posOffset>
                </wp:positionV>
                <wp:extent cx="2209800" cy="457200"/>
                <wp:effectExtent l="0" t="0" r="0" b="0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341303C1" w14:textId="77777777" w:rsidR="00196B3E" w:rsidRPr="0063050B" w:rsidRDefault="00196B3E" w:rsidP="0063050B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8"/>
                              </w:rPr>
                            </w:pPr>
                            <w:r>
                              <w:rPr>
                                <w:b/>
                                <w:i/>
                                <w:color w:val="808080"/>
                                <w:sz w:val="28"/>
                              </w:rPr>
                              <w:t>Parecer</w:t>
                            </w:r>
                            <w:r w:rsidRPr="0063050B">
                              <w:rPr>
                                <w:b/>
                                <w:i/>
                                <w:color w:val="808080"/>
                                <w:sz w:val="28"/>
                              </w:rPr>
                              <w:t xml:space="preserve"> do </w:t>
                            </w:r>
                          </w:p>
                          <w:p w14:paraId="5883C6FF" w14:textId="77777777" w:rsidR="00196B3E" w:rsidRPr="0063050B" w:rsidRDefault="00196B3E" w:rsidP="0063050B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  <w:sz w:val="22"/>
                              </w:rPr>
                            </w:pPr>
                            <w:r w:rsidRPr="0063050B">
                              <w:rPr>
                                <w:b/>
                                <w:i/>
                                <w:color w:val="808080"/>
                                <w:sz w:val="28"/>
                              </w:rPr>
                              <w:t>Centro de Investigação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903603" id="Rectangle 24" o:spid="_x0000_s1029" style="position:absolute;margin-left:4.65pt;margin-top:2.25pt;width:174pt;height:3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" filled="f" stroked="f" strokeweight=".5pt">
                <v:textbox inset="1pt,1pt,1pt,1pt">
                  <w:txbxContent>
                    <w:p w14:paraId="341303C1" w14:textId="77777777" w:rsidR="00196B3E" w:rsidRPr="0063050B" w:rsidRDefault="00196B3E" w:rsidP="0063050B">
                      <w:pPr>
                        <w:jc w:val="center"/>
                        <w:rPr>
                          <w:b/>
                          <w:i/>
                          <w:color w:val="808080"/>
                          <w:sz w:val="28"/>
                        </w:rPr>
                      </w:pPr>
                      <w:r>
                        <w:rPr>
                          <w:b/>
                          <w:i/>
                          <w:color w:val="808080"/>
                          <w:sz w:val="28"/>
                        </w:rPr>
                        <w:t>Parecer</w:t>
                      </w:r>
                      <w:r w:rsidRPr="0063050B">
                        <w:rPr>
                          <w:b/>
                          <w:i/>
                          <w:color w:val="808080"/>
                          <w:sz w:val="28"/>
                        </w:rPr>
                        <w:t xml:space="preserve"> do </w:t>
                      </w:r>
                    </w:p>
                    <w:p w14:paraId="5883C6FF" w14:textId="77777777" w:rsidR="00196B3E" w:rsidRPr="0063050B" w:rsidRDefault="00196B3E" w:rsidP="0063050B">
                      <w:pPr>
                        <w:jc w:val="center"/>
                        <w:rPr>
                          <w:b/>
                          <w:i/>
                          <w:color w:val="808080"/>
                          <w:sz w:val="22"/>
                        </w:rPr>
                      </w:pPr>
                      <w:r w:rsidRPr="0063050B">
                        <w:rPr>
                          <w:b/>
                          <w:i/>
                          <w:color w:val="808080"/>
                          <w:sz w:val="28"/>
                        </w:rPr>
                        <w:t>Centro de Investigação</w:t>
                      </w:r>
                    </w:p>
                  </w:txbxContent>
                </v:textbox>
              </v:rect>
            </w:pict>
          </mc:Fallback>
        </mc:AlternateContent>
      </w:r>
    </w:p>
    <w:p w14:paraId="17A0A553" w14:textId="77777777" w:rsidR="0063050B" w:rsidRPr="00E53098" w:rsidRDefault="0063050B" w:rsidP="0063050B">
      <w:pPr>
        <w:rPr>
          <w:rFonts w:cs="Arial"/>
        </w:rPr>
      </w:pPr>
    </w:p>
    <w:p w14:paraId="08F32CAF" w14:textId="77777777" w:rsidR="0063050B" w:rsidRPr="00E53098" w:rsidRDefault="0063050B" w:rsidP="0063050B">
      <w:pPr>
        <w:rPr>
          <w:rFonts w:cs="Arial"/>
        </w:rPr>
      </w:pPr>
    </w:p>
    <w:p w14:paraId="7405ECA5" w14:textId="77777777" w:rsidR="0063050B" w:rsidRPr="00E53098" w:rsidRDefault="0063050B" w:rsidP="0063050B">
      <w:pPr>
        <w:rPr>
          <w:rFonts w:cs="Arial"/>
        </w:rPr>
      </w:pPr>
    </w:p>
    <w:p w14:paraId="22546330" w14:textId="77777777" w:rsidR="0063050B" w:rsidRPr="00E53098" w:rsidRDefault="0063050B" w:rsidP="0063050B">
      <w:pPr>
        <w:rPr>
          <w:rFonts w:cs="Arial"/>
        </w:rPr>
      </w:pPr>
    </w:p>
    <w:p w14:paraId="1A6DFBFC" w14:textId="77777777" w:rsidR="0063050B" w:rsidRPr="00E53098" w:rsidRDefault="0063050B" w:rsidP="0063050B">
      <w:pPr>
        <w:rPr>
          <w:rFonts w:cs="Arial"/>
        </w:rPr>
      </w:pPr>
    </w:p>
    <w:p w14:paraId="0868BA55" w14:textId="77777777" w:rsidR="0063050B" w:rsidRPr="00E53098" w:rsidRDefault="0063050B" w:rsidP="0063050B">
      <w:pPr>
        <w:rPr>
          <w:rFonts w:cs="Arial"/>
        </w:rPr>
      </w:pPr>
    </w:p>
    <w:p w14:paraId="34C102CE" w14:textId="77777777" w:rsidR="0063050B" w:rsidRPr="00E53098" w:rsidRDefault="0063050B" w:rsidP="0063050B">
      <w:pPr>
        <w:rPr>
          <w:rFonts w:cs="Arial"/>
        </w:rPr>
      </w:pPr>
    </w:p>
    <w:p w14:paraId="6B956DF4" w14:textId="77777777" w:rsidR="0063050B" w:rsidRPr="00E53098" w:rsidRDefault="0063050B" w:rsidP="0063050B">
      <w:pPr>
        <w:rPr>
          <w:rFonts w:cs="Arial"/>
        </w:rPr>
      </w:pPr>
    </w:p>
    <w:p w14:paraId="5EA810AA" w14:textId="77777777" w:rsidR="0063050B" w:rsidRPr="00E53098" w:rsidRDefault="0063050B" w:rsidP="0063050B">
      <w:pPr>
        <w:rPr>
          <w:rFonts w:cs="Arial"/>
        </w:rPr>
      </w:pPr>
    </w:p>
    <w:p w14:paraId="0281C414" w14:textId="77777777" w:rsidR="0063050B" w:rsidRPr="00E53098" w:rsidRDefault="0063050B" w:rsidP="0063050B">
      <w:pPr>
        <w:rPr>
          <w:rFonts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8363"/>
      </w:tblGrid>
      <w:tr w:rsidR="0063050B" w:rsidRPr="00E53098" w14:paraId="238B4391" w14:textId="77777777" w:rsidTr="005D08F4">
        <w:trPr>
          <w:cantSplit/>
        </w:trPr>
        <w:tc>
          <w:tcPr>
            <w:tcW w:w="993" w:type="dxa"/>
          </w:tcPr>
          <w:p w14:paraId="474BF2BB" w14:textId="77777777" w:rsidR="0063050B" w:rsidRPr="00E53098" w:rsidRDefault="0063050B" w:rsidP="005D08F4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t>Assunto:</w:t>
            </w:r>
          </w:p>
        </w:tc>
        <w:tc>
          <w:tcPr>
            <w:tcW w:w="8363" w:type="dxa"/>
          </w:tcPr>
          <w:p w14:paraId="47ABC401" w14:textId="77777777" w:rsidR="0063050B" w:rsidRPr="00E53098" w:rsidRDefault="0063050B" w:rsidP="005D08F4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</w:rPr>
            </w:pPr>
            <w:r w:rsidRPr="00E53098">
              <w:rPr>
                <w:rFonts w:cs="Arial"/>
                <w:b/>
              </w:rPr>
              <w:t>Parecer sobre pedido de admissão a Tese do Programa Doutoral</w:t>
            </w:r>
          </w:p>
        </w:tc>
      </w:tr>
    </w:tbl>
    <w:p w14:paraId="30ABC60D" w14:textId="77777777" w:rsidR="0063050B" w:rsidRPr="00E53098" w:rsidRDefault="0063050B" w:rsidP="0063050B">
      <w:pPr>
        <w:ind w:firstLine="567"/>
        <w:rPr>
          <w:rFonts w:cs="Arial"/>
        </w:rPr>
      </w:pPr>
    </w:p>
    <w:p w14:paraId="48D9B94A" w14:textId="77777777" w:rsidR="0063050B" w:rsidRPr="00E53098" w:rsidRDefault="0063050B" w:rsidP="0063050B">
      <w:pPr>
        <w:ind w:left="1008" w:hanging="1008"/>
        <w:rPr>
          <w:rFonts w:cs="Arial"/>
        </w:rPr>
      </w:pPr>
    </w:p>
    <w:p w14:paraId="63A61A2E" w14:textId="07C0B680" w:rsidR="0063050B" w:rsidRPr="00E53098" w:rsidRDefault="0063050B" w:rsidP="0063050B">
      <w:pPr>
        <w:jc w:val="both"/>
        <w:rPr>
          <w:rFonts w:cs="Arial"/>
        </w:rPr>
      </w:pPr>
      <w:r w:rsidRPr="00E53098">
        <w:rPr>
          <w:rFonts w:cs="Arial"/>
        </w:rPr>
        <w:t xml:space="preserve">O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CentroInvestigacao \h  \* MERGEFORMAT </w:instrText>
      </w:r>
      <w:r w:rsidRPr="00E53098">
        <w:rPr>
          <w:rFonts w:cs="Arial"/>
        </w:rPr>
      </w:r>
      <w:r w:rsidRPr="00E53098">
        <w:rPr>
          <w:rFonts w:cs="Arial"/>
        </w:rPr>
        <w:fldChar w:fldCharType="separate"/>
      </w:r>
      <w:r w:rsidR="00B64F06">
        <w:t>Centro ALGORITMI</w:t>
      </w:r>
      <w:r w:rsidRPr="00E53098">
        <w:rPr>
          <w:rFonts w:cs="Arial"/>
        </w:rPr>
        <w:fldChar w:fldCharType="end"/>
      </w:r>
      <w:r w:rsidRPr="00E53098">
        <w:rPr>
          <w:rFonts w:cs="Arial"/>
        </w:rPr>
        <w:t xml:space="preserve"> apoia o pedido de admissão a Tese do Programa Doutoral de </w:t>
      </w:r>
      <w:r w:rsidRPr="00E53098">
        <w:rPr>
          <w:rFonts w:cs="Arial"/>
          <w:b/>
          <w:i/>
        </w:rPr>
        <w:fldChar w:fldCharType="begin"/>
      </w:r>
      <w:r w:rsidRPr="00E53098">
        <w:rPr>
          <w:rFonts w:cs="Arial"/>
          <w:b/>
          <w:i/>
        </w:rPr>
        <w:instrText xml:space="preserve"> REF Nome_Candidato \h  \* MERGEFORMAT </w:instrText>
      </w:r>
      <w:r w:rsidRPr="00E53098">
        <w:rPr>
          <w:rFonts w:cs="Arial"/>
          <w:b/>
          <w:i/>
        </w:rPr>
      </w:r>
      <w:r w:rsidRPr="00E53098">
        <w:rPr>
          <w:rFonts w:cs="Arial"/>
          <w:b/>
          <w:i/>
        </w:rPr>
        <w:fldChar w:fldCharType="separate"/>
      </w:r>
      <w:r w:rsidR="00B64F06">
        <w:rPr>
          <w:rFonts w:cs="Arial"/>
          <w:b/>
          <w:i/>
          <w:noProof/>
        </w:rPr>
        <w:t>Nome</w:t>
      </w:r>
      <w:r w:rsidRPr="00E53098">
        <w:rPr>
          <w:rFonts w:cs="Arial"/>
          <w:b/>
          <w:i/>
        </w:rPr>
        <w:fldChar w:fldCharType="end"/>
      </w:r>
      <w:r w:rsidRPr="00E53098">
        <w:rPr>
          <w:rFonts w:cs="Arial"/>
        </w:rPr>
        <w:t xml:space="preserve">, no tema </w:t>
      </w:r>
      <w:r w:rsidRPr="00E53098">
        <w:rPr>
          <w:rFonts w:cs="Arial"/>
          <w:b/>
          <w:i/>
        </w:rPr>
        <w:fldChar w:fldCharType="begin"/>
      </w:r>
      <w:r w:rsidRPr="00E53098">
        <w:rPr>
          <w:rFonts w:cs="Arial"/>
          <w:b/>
          <w:i/>
        </w:rPr>
        <w:instrText xml:space="preserve"> REF Tema \h  \* MERGEFORMAT </w:instrText>
      </w:r>
      <w:r w:rsidRPr="00E53098">
        <w:rPr>
          <w:rFonts w:cs="Arial"/>
          <w:b/>
          <w:i/>
        </w:rPr>
      </w:r>
      <w:r w:rsidRPr="00E53098">
        <w:rPr>
          <w:rFonts w:cs="Arial"/>
          <w:b/>
          <w:i/>
        </w:rPr>
        <w:fldChar w:fldCharType="separate"/>
      </w:r>
      <w:r w:rsidR="00B64F06">
        <w:rPr>
          <w:rFonts w:cs="Arial"/>
          <w:b/>
          <w:i/>
          <w:noProof/>
        </w:rPr>
        <w:t>Título da Tese</w:t>
      </w:r>
      <w:r w:rsidRPr="00E53098">
        <w:rPr>
          <w:rFonts w:cs="Arial"/>
          <w:b/>
          <w:i/>
        </w:rPr>
        <w:fldChar w:fldCharType="end"/>
      </w:r>
      <w:r w:rsidRPr="00E53098">
        <w:rPr>
          <w:rFonts w:cs="Arial"/>
        </w:rPr>
        <w:t xml:space="preserve">, com o(s) Orientador(es) abaixo indicado(s), e declara dispor dos meios necessários à execução dos trabalhos. </w:t>
      </w:r>
    </w:p>
    <w:p w14:paraId="76474FCB" w14:textId="77777777" w:rsidR="0063050B" w:rsidRPr="00E53098" w:rsidRDefault="0063050B" w:rsidP="0063050B">
      <w:pPr>
        <w:jc w:val="both"/>
        <w:rPr>
          <w:rFonts w:cs="Arial"/>
        </w:rPr>
      </w:pPr>
    </w:p>
    <w:p w14:paraId="28CD0CF8" w14:textId="77777777" w:rsidR="0063050B" w:rsidRPr="00E53098" w:rsidRDefault="0063050B" w:rsidP="0063050B">
      <w:pPr>
        <w:ind w:firstLine="1008"/>
        <w:jc w:val="both"/>
        <w:rPr>
          <w:rFonts w:cs="Arial"/>
        </w:rPr>
      </w:pPr>
    </w:p>
    <w:tbl>
      <w:tblPr>
        <w:tblW w:w="0" w:type="auto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1559"/>
        <w:gridCol w:w="1985"/>
        <w:gridCol w:w="1984"/>
      </w:tblGrid>
      <w:tr w:rsidR="0063050B" w:rsidRPr="00E53098" w14:paraId="6E319BCF" w14:textId="77777777" w:rsidTr="005D08F4">
        <w:tc>
          <w:tcPr>
            <w:tcW w:w="1526" w:type="dxa"/>
            <w:tcBorders>
              <w:bottom w:val="single" w:sz="4" w:space="0" w:color="auto"/>
            </w:tcBorders>
          </w:tcPr>
          <w:p w14:paraId="5D774110" w14:textId="77777777" w:rsidR="0063050B" w:rsidRPr="00E53098" w:rsidRDefault="0063050B" w:rsidP="005D08F4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Nome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07DAC7" w14:textId="77777777" w:rsidR="0063050B" w:rsidRPr="00E53098" w:rsidRDefault="0063050B" w:rsidP="005D08F4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Categoria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F60E793" w14:textId="21A69FE4" w:rsidR="0063050B" w:rsidRPr="00E53098" w:rsidRDefault="0063050B" w:rsidP="005D08F4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Departamento</w:t>
            </w:r>
            <w:r w:rsidR="005E67D5">
              <w:rPr>
                <w:rFonts w:cs="Arial"/>
                <w:i/>
              </w:rPr>
              <w:t>/ Centro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3A0BFBA" w14:textId="77777777" w:rsidR="0063050B" w:rsidRPr="00E53098" w:rsidRDefault="0063050B" w:rsidP="005D08F4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Escola/Faculdade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8E82DCB" w14:textId="77777777" w:rsidR="0063050B" w:rsidRPr="00E53098" w:rsidRDefault="0063050B" w:rsidP="005D08F4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Universidade</w:t>
            </w:r>
          </w:p>
        </w:tc>
      </w:tr>
      <w:tr w:rsidR="0063050B" w:rsidRPr="00E53098" w14:paraId="1CE3E18F" w14:textId="77777777" w:rsidTr="005D08F4">
        <w:tc>
          <w:tcPr>
            <w:tcW w:w="1526" w:type="dxa"/>
            <w:tcBorders>
              <w:top w:val="single" w:sz="4" w:space="0" w:color="auto"/>
            </w:tcBorders>
          </w:tcPr>
          <w:p w14:paraId="003356F4" w14:textId="6D86538E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  <w:b/>
                <w:i/>
              </w:rPr>
              <w:fldChar w:fldCharType="begin"/>
            </w:r>
            <w:r w:rsidRPr="00E53098">
              <w:rPr>
                <w:rFonts w:cs="Arial"/>
              </w:rPr>
              <w:instrText xml:space="preserve"> REF Orientador1  \* MERGEFORMAT </w:instrText>
            </w:r>
            <w:r w:rsidRPr="00E53098">
              <w:rPr>
                <w:rFonts w:cs="Arial"/>
                <w:b/>
                <w:i/>
              </w:rPr>
              <w:fldChar w:fldCharType="separate"/>
            </w:r>
            <w:r w:rsidR="00B64F06">
              <w:rPr>
                <w:rFonts w:cs="Arial"/>
                <w:noProof/>
              </w:rPr>
              <w:t>Nome do Orientador 1</w:t>
            </w:r>
            <w:r w:rsidRPr="00E53098">
              <w:rPr>
                <w:rFonts w:cs="Arial"/>
                <w:b/>
                <w:i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C9B80C4" w14:textId="23113AEC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CategOrient1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 w:rsidRPr="00B64F06">
              <w:rPr>
                <w:rFonts w:cs="Arial"/>
              </w:rPr>
              <w:t>Professor Catedrático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4A7CCE7" w14:textId="00C7CD23" w:rsidR="0063050B" w:rsidRPr="00E53098" w:rsidRDefault="006A3D38" w:rsidP="005D08F4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REF  DepOrient1  \* MERGEFORMAT </w:instrText>
            </w:r>
            <w:r>
              <w:rPr>
                <w:rFonts w:cs="Arial"/>
              </w:rPr>
              <w:fldChar w:fldCharType="separate"/>
            </w:r>
            <w:r w:rsidR="00B64F06">
              <w:t>Departamento de Eletrónica Industrial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46C78C9" w14:textId="25BDB7D8" w:rsidR="0063050B" w:rsidRPr="00E53098" w:rsidRDefault="0063050B" w:rsidP="005D08F4">
            <w:pPr>
              <w:jc w:val="both"/>
              <w:rPr>
                <w:rFonts w:cs="Arial"/>
                <w:lang w:val="en-US"/>
              </w:rPr>
            </w:pPr>
            <w:r w:rsidRPr="00E53098">
              <w:rPr>
                <w:rFonts w:cs="Arial"/>
                <w:noProof/>
              </w:rPr>
              <w:fldChar w:fldCharType="begin"/>
            </w:r>
            <w:r w:rsidRPr="00E53098">
              <w:rPr>
                <w:rFonts w:cs="Arial"/>
                <w:noProof/>
              </w:rPr>
              <w:instrText xml:space="preserve"> REF  EscolaOrient1  \* MERGEFORMAT </w:instrText>
            </w:r>
            <w:r w:rsidRPr="00E53098">
              <w:rPr>
                <w:rFonts w:cs="Arial"/>
                <w:noProof/>
              </w:rPr>
              <w:fldChar w:fldCharType="separate"/>
            </w:r>
            <w:r w:rsidR="00B64F06">
              <w:rPr>
                <w:rFonts w:cs="Arial"/>
                <w:noProof/>
              </w:rPr>
              <w:t>Escola de Engenharia</w:t>
            </w:r>
            <w:r w:rsidRPr="00E53098">
              <w:rPr>
                <w:rFonts w:cs="Arial"/>
                <w:noProof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06279B5" w14:textId="680FDE2C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UnivOrient1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 w:rsidRPr="00E53098">
              <w:rPr>
                <w:rFonts w:cs="Arial"/>
                <w:noProof/>
              </w:rPr>
              <w:t>Universidade do Minho</w:t>
            </w:r>
            <w:r w:rsidRPr="00E53098">
              <w:rPr>
                <w:rFonts w:cs="Arial"/>
              </w:rPr>
              <w:fldChar w:fldCharType="end"/>
            </w:r>
          </w:p>
        </w:tc>
      </w:tr>
      <w:tr w:rsidR="0063050B" w:rsidRPr="00E53098" w14:paraId="201AA16C" w14:textId="77777777" w:rsidTr="005D08F4">
        <w:tc>
          <w:tcPr>
            <w:tcW w:w="1526" w:type="dxa"/>
          </w:tcPr>
          <w:p w14:paraId="6D50E564" w14:textId="65DCDCD6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  <w:b/>
                <w:i/>
              </w:rPr>
              <w:fldChar w:fldCharType="begin"/>
            </w:r>
            <w:r w:rsidRPr="00E53098">
              <w:rPr>
                <w:rFonts w:cs="Arial"/>
                <w:b/>
                <w:i/>
              </w:rPr>
              <w:instrText xml:space="preserve"> REF  Orientador2  \* MERGEFORMAT </w:instrText>
            </w:r>
            <w:r w:rsidRPr="00E53098">
              <w:rPr>
                <w:rFonts w:cs="Arial"/>
                <w:b/>
                <w:i/>
              </w:rPr>
              <w:fldChar w:fldCharType="separate"/>
            </w:r>
            <w:r w:rsidR="00B64F06">
              <w:rPr>
                <w:rFonts w:cs="Arial"/>
                <w:noProof/>
              </w:rPr>
              <w:t>Nome do Orientador 2</w:t>
            </w:r>
            <w:r w:rsidRPr="00E53098">
              <w:rPr>
                <w:rFonts w:cs="Arial"/>
                <w:b/>
                <w:i/>
              </w:rPr>
              <w:fldChar w:fldCharType="end"/>
            </w:r>
          </w:p>
        </w:tc>
        <w:tc>
          <w:tcPr>
            <w:tcW w:w="1701" w:type="dxa"/>
          </w:tcPr>
          <w:p w14:paraId="537D213E" w14:textId="0F94CF9F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CategOrient2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559" w:type="dxa"/>
          </w:tcPr>
          <w:p w14:paraId="0271215E" w14:textId="6F32F1DD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DepOrient2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5" w:type="dxa"/>
          </w:tcPr>
          <w:p w14:paraId="4919BE75" w14:textId="308BF5EA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EscolaOrient2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4" w:type="dxa"/>
          </w:tcPr>
          <w:p w14:paraId="7BAC67E4" w14:textId="102DC2FE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UnivOrient2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</w:tr>
      <w:tr w:rsidR="0063050B" w:rsidRPr="00E53098" w14:paraId="1732896A" w14:textId="77777777" w:rsidTr="005D08F4">
        <w:tc>
          <w:tcPr>
            <w:tcW w:w="1526" w:type="dxa"/>
          </w:tcPr>
          <w:p w14:paraId="38AF6EFF" w14:textId="6CCDF3A2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  <w:b/>
                <w:i/>
              </w:rPr>
              <w:fldChar w:fldCharType="begin"/>
            </w:r>
            <w:r w:rsidRPr="00E53098">
              <w:rPr>
                <w:rFonts w:cs="Arial"/>
                <w:b/>
                <w:i/>
              </w:rPr>
              <w:instrText xml:space="preserve"> REF  Orientador3  \* MERGEFORMAT </w:instrText>
            </w:r>
            <w:r w:rsidRPr="00E53098">
              <w:rPr>
                <w:rFonts w:cs="Arial"/>
                <w:b/>
                <w:i/>
              </w:rPr>
              <w:fldChar w:fldCharType="separate"/>
            </w:r>
            <w:r w:rsidR="00B64F06">
              <w:rPr>
                <w:rFonts w:cs="Arial"/>
                <w:noProof/>
              </w:rPr>
              <w:t>Nome do Orientador 3</w:t>
            </w:r>
            <w:r w:rsidRPr="00E53098">
              <w:rPr>
                <w:rFonts w:cs="Arial"/>
                <w:b/>
                <w:i/>
              </w:rPr>
              <w:fldChar w:fldCharType="end"/>
            </w:r>
          </w:p>
        </w:tc>
        <w:tc>
          <w:tcPr>
            <w:tcW w:w="1701" w:type="dxa"/>
          </w:tcPr>
          <w:p w14:paraId="3D420068" w14:textId="26AC708E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CategOrient3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559" w:type="dxa"/>
          </w:tcPr>
          <w:p w14:paraId="28167278" w14:textId="1BBA761A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DepOrient3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5" w:type="dxa"/>
          </w:tcPr>
          <w:p w14:paraId="00323386" w14:textId="3EA6AB2C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EscolaOrient3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4" w:type="dxa"/>
          </w:tcPr>
          <w:p w14:paraId="20EF4B90" w14:textId="741AE69C" w:rsidR="0063050B" w:rsidRPr="00E53098" w:rsidRDefault="0063050B" w:rsidP="005D08F4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UnivOrient3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</w:tr>
    </w:tbl>
    <w:p w14:paraId="08CE6EEB" w14:textId="77777777" w:rsidR="0063050B" w:rsidRPr="00E53098" w:rsidRDefault="0063050B" w:rsidP="0063050B">
      <w:pPr>
        <w:ind w:left="1008"/>
        <w:jc w:val="both"/>
        <w:rPr>
          <w:rFonts w:cs="Arial"/>
        </w:rPr>
      </w:pPr>
    </w:p>
    <w:p w14:paraId="380AA288" w14:textId="77777777" w:rsidR="0063050B" w:rsidRPr="00E53098" w:rsidRDefault="0063050B" w:rsidP="0063050B">
      <w:pPr>
        <w:jc w:val="both"/>
        <w:rPr>
          <w:rFonts w:cs="Arial"/>
        </w:rPr>
      </w:pPr>
    </w:p>
    <w:p w14:paraId="116EA717" w14:textId="34CDC295" w:rsidR="0063050B" w:rsidRPr="00E53098" w:rsidRDefault="0063050B" w:rsidP="0063050B">
      <w:pPr>
        <w:jc w:val="both"/>
        <w:rPr>
          <w:rFonts w:cs="Arial"/>
        </w:rPr>
      </w:pPr>
      <w:r w:rsidRPr="00E53098">
        <w:rPr>
          <w:rFonts w:cs="Arial"/>
        </w:rPr>
        <w:t xml:space="preserve">Data: </w:t>
      </w:r>
      <w:r w:rsidR="008864BA">
        <w:rPr>
          <w:rFonts w:cs="Arial"/>
        </w:rPr>
        <w:fldChar w:fldCharType="begin">
          <w:ffData>
            <w:name w:val="dia_centro"/>
            <w:enabled/>
            <w:calcOnExit/>
            <w:textInput>
              <w:default w:val="    "/>
            </w:textInput>
          </w:ffData>
        </w:fldChar>
      </w:r>
      <w:bookmarkStart w:id="35" w:name="dia_centro"/>
      <w:r w:rsidR="008864BA">
        <w:rPr>
          <w:rFonts w:cs="Arial"/>
        </w:rPr>
        <w:instrText xml:space="preserve"> FORMTEXT </w:instrText>
      </w:r>
      <w:r w:rsidR="008864BA">
        <w:rPr>
          <w:rFonts w:cs="Arial"/>
        </w:rPr>
      </w:r>
      <w:r w:rsidR="008864BA">
        <w:rPr>
          <w:rFonts w:cs="Arial"/>
        </w:rPr>
        <w:fldChar w:fldCharType="separate"/>
      </w:r>
      <w:r w:rsidR="008864BA">
        <w:rPr>
          <w:rFonts w:cs="Arial"/>
          <w:noProof/>
        </w:rPr>
        <w:t xml:space="preserve">    </w:t>
      </w:r>
      <w:r w:rsidR="008864BA">
        <w:rPr>
          <w:rFonts w:cs="Arial"/>
        </w:rPr>
        <w:fldChar w:fldCharType="end"/>
      </w:r>
      <w:bookmarkEnd w:id="35"/>
      <w:r w:rsidR="009F67A3">
        <w:rPr>
          <w:rFonts w:cs="Arial"/>
        </w:rPr>
        <w:t xml:space="preserve"> </w:t>
      </w:r>
      <w:r w:rsidR="00EE588C" w:rsidRPr="00E53098">
        <w:rPr>
          <w:rFonts w:cs="Arial"/>
        </w:rPr>
        <w:t>/</w:t>
      </w:r>
      <w:r w:rsidR="009F67A3">
        <w:rPr>
          <w:rFonts w:cs="Arial"/>
        </w:rPr>
        <w:t xml:space="preserve"> </w:t>
      </w:r>
      <w:r w:rsidR="00D2568A">
        <w:rPr>
          <w:rFonts w:cs="Arial"/>
        </w:rPr>
        <w:fldChar w:fldCharType="begin">
          <w:ffData>
            <w:name w:val="dia_centro"/>
            <w:enabled/>
            <w:calcOnExit/>
            <w:textInput>
              <w:default w:val="    "/>
            </w:textInput>
          </w:ffData>
        </w:fldChar>
      </w:r>
      <w:r w:rsidR="00D2568A">
        <w:rPr>
          <w:rFonts w:cs="Arial"/>
        </w:rPr>
        <w:instrText xml:space="preserve"> FORMTEXT </w:instrText>
      </w:r>
      <w:r w:rsidR="00D2568A">
        <w:rPr>
          <w:rFonts w:cs="Arial"/>
        </w:rPr>
      </w:r>
      <w:r w:rsidR="00D2568A">
        <w:rPr>
          <w:rFonts w:cs="Arial"/>
        </w:rPr>
        <w:fldChar w:fldCharType="separate"/>
      </w:r>
      <w:r w:rsidR="00D2568A">
        <w:rPr>
          <w:rFonts w:cs="Arial"/>
          <w:noProof/>
        </w:rPr>
        <w:t xml:space="preserve">    </w:t>
      </w:r>
      <w:r w:rsidR="00D2568A">
        <w:rPr>
          <w:rFonts w:cs="Arial"/>
        </w:rPr>
        <w:fldChar w:fldCharType="end"/>
      </w:r>
      <w:r w:rsidR="009F67A3">
        <w:rPr>
          <w:rFonts w:cs="Arial"/>
        </w:rPr>
        <w:t xml:space="preserve"> </w:t>
      </w:r>
      <w:r w:rsidR="00EE588C" w:rsidRPr="00E53098">
        <w:rPr>
          <w:rFonts w:cs="Arial"/>
        </w:rPr>
        <w:t>/</w:t>
      </w:r>
      <w:r w:rsidR="009F67A3">
        <w:rPr>
          <w:rFonts w:cs="Arial"/>
        </w:rPr>
        <w:t xml:space="preserve"> </w:t>
      </w:r>
      <w:r w:rsidR="008864BA">
        <w:rPr>
          <w:rFonts w:cs="Arial"/>
        </w:rPr>
        <w:fldChar w:fldCharType="begin">
          <w:ffData>
            <w:name w:val="ano_centro"/>
            <w:enabled/>
            <w:calcOnExit/>
            <w:textInput>
              <w:default w:val="        "/>
            </w:textInput>
          </w:ffData>
        </w:fldChar>
      </w:r>
      <w:bookmarkStart w:id="36" w:name="ano_centro"/>
      <w:r w:rsidR="008864BA">
        <w:rPr>
          <w:rFonts w:cs="Arial"/>
        </w:rPr>
        <w:instrText xml:space="preserve"> FORMTEXT </w:instrText>
      </w:r>
      <w:r w:rsidR="008864BA">
        <w:rPr>
          <w:rFonts w:cs="Arial"/>
        </w:rPr>
      </w:r>
      <w:r w:rsidR="008864BA">
        <w:rPr>
          <w:rFonts w:cs="Arial"/>
        </w:rPr>
        <w:fldChar w:fldCharType="separate"/>
      </w:r>
      <w:r w:rsidR="008864BA">
        <w:rPr>
          <w:rFonts w:cs="Arial"/>
          <w:noProof/>
        </w:rPr>
        <w:t xml:space="preserve">        </w:t>
      </w:r>
      <w:r w:rsidR="008864BA">
        <w:rPr>
          <w:rFonts w:cs="Arial"/>
        </w:rPr>
        <w:fldChar w:fldCharType="end"/>
      </w:r>
      <w:bookmarkEnd w:id="36"/>
    </w:p>
    <w:p w14:paraId="5D0CCD9C" w14:textId="77777777" w:rsidR="0063050B" w:rsidRPr="00E53098" w:rsidRDefault="0063050B" w:rsidP="0063050B">
      <w:pPr>
        <w:jc w:val="both"/>
        <w:rPr>
          <w:rFonts w:cs="Arial"/>
        </w:rPr>
      </w:pPr>
    </w:p>
    <w:p w14:paraId="4F38B29C" w14:textId="77777777" w:rsidR="0063050B" w:rsidRPr="00E53098" w:rsidRDefault="0063050B" w:rsidP="00712D65">
      <w:pPr>
        <w:jc w:val="both"/>
        <w:rPr>
          <w:rFonts w:cs="Arial"/>
        </w:rPr>
      </w:pPr>
    </w:p>
    <w:p w14:paraId="4D28FBD0" w14:textId="2FEA59E1" w:rsidR="0063050B" w:rsidRPr="00E53098" w:rsidRDefault="0063050B" w:rsidP="00712D65">
      <w:pPr>
        <w:jc w:val="center"/>
        <w:rPr>
          <w:rFonts w:cs="Arial"/>
        </w:rPr>
      </w:pPr>
      <w:r w:rsidRPr="00E53098">
        <w:rPr>
          <w:rFonts w:cs="Arial"/>
        </w:rPr>
        <w:t xml:space="preserve">O Diretor do </w:t>
      </w:r>
      <w:r w:rsidRPr="00E53098">
        <w:rPr>
          <w:rFonts w:cs="Arial"/>
        </w:rPr>
        <w:fldChar w:fldCharType="begin"/>
      </w:r>
      <w:r w:rsidRPr="00E53098">
        <w:rPr>
          <w:rFonts w:cs="Arial"/>
        </w:rPr>
        <w:instrText xml:space="preserve"> REF  CentroInvestigacao \h  \* MERGEFORMAT </w:instrText>
      </w:r>
      <w:r w:rsidRPr="00E53098">
        <w:rPr>
          <w:rFonts w:cs="Arial"/>
        </w:rPr>
      </w:r>
      <w:r w:rsidRPr="00E53098">
        <w:rPr>
          <w:rFonts w:cs="Arial"/>
        </w:rPr>
        <w:fldChar w:fldCharType="separate"/>
      </w:r>
      <w:r w:rsidR="00B64F06">
        <w:t>Centro ALGORITMI</w:t>
      </w:r>
      <w:r w:rsidRPr="00E53098">
        <w:rPr>
          <w:rFonts w:cs="Arial"/>
        </w:rPr>
        <w:fldChar w:fldCharType="end"/>
      </w:r>
    </w:p>
    <w:p w14:paraId="38513F0B" w14:textId="29A4766D" w:rsidR="0063050B" w:rsidRDefault="0063050B" w:rsidP="00712D65">
      <w:pPr>
        <w:jc w:val="center"/>
        <w:rPr>
          <w:rFonts w:cs="Arial"/>
        </w:rPr>
      </w:pPr>
    </w:p>
    <w:p w14:paraId="255FF77C" w14:textId="1050ACC6" w:rsidR="00712D65" w:rsidRDefault="00712D65" w:rsidP="00712D65">
      <w:pPr>
        <w:jc w:val="center"/>
        <w:rPr>
          <w:rFonts w:cs="Arial"/>
        </w:rPr>
      </w:pPr>
    </w:p>
    <w:p w14:paraId="0200E23A" w14:textId="77777777" w:rsidR="005E67D5" w:rsidRDefault="005E67D5" w:rsidP="00712D65">
      <w:pPr>
        <w:jc w:val="center"/>
        <w:rPr>
          <w:rFonts w:cs="Arial"/>
        </w:rPr>
      </w:pPr>
    </w:p>
    <w:p w14:paraId="182397DA" w14:textId="3679DC4B" w:rsidR="00712D65" w:rsidRDefault="00712D65" w:rsidP="00712D65">
      <w:pPr>
        <w:jc w:val="center"/>
        <w:rPr>
          <w:rFonts w:cs="Arial"/>
        </w:rPr>
      </w:pPr>
    </w:p>
    <w:p w14:paraId="7C04F452" w14:textId="77777777" w:rsidR="00712D65" w:rsidRDefault="00712D65" w:rsidP="00712D65">
      <w:pPr>
        <w:jc w:val="center"/>
        <w:rPr>
          <w:rFonts w:cs="Arial"/>
        </w:rPr>
      </w:pPr>
    </w:p>
    <w:p w14:paraId="1910D806" w14:textId="363C121B" w:rsidR="00712D65" w:rsidRDefault="00712D65" w:rsidP="00712D65">
      <w:pPr>
        <w:jc w:val="center"/>
        <w:rPr>
          <w:rFonts w:cs="Arial"/>
        </w:rPr>
      </w:pPr>
    </w:p>
    <w:p w14:paraId="398F6AEE" w14:textId="1B45E5B1" w:rsidR="00712D65" w:rsidRDefault="00712D65" w:rsidP="00712D65">
      <w:pPr>
        <w:jc w:val="center"/>
        <w:rPr>
          <w:rFonts w:cs="Arial"/>
        </w:rPr>
      </w:pPr>
    </w:p>
    <w:p w14:paraId="638977A0" w14:textId="77777777" w:rsidR="00712D65" w:rsidRDefault="00712D65" w:rsidP="00712D65">
      <w:pPr>
        <w:jc w:val="center"/>
        <w:rPr>
          <w:rFonts w:cs="Arial"/>
        </w:rPr>
      </w:pPr>
    </w:p>
    <w:p w14:paraId="07FAAADF" w14:textId="77777777" w:rsidR="00712D65" w:rsidRPr="00E53098" w:rsidRDefault="00712D65" w:rsidP="00712D65">
      <w:pPr>
        <w:jc w:val="center"/>
        <w:rPr>
          <w:rFonts w:cs="Arial"/>
        </w:rPr>
      </w:pPr>
      <w:r>
        <w:rPr>
          <w:rFonts w:cs="Arial"/>
        </w:rPr>
        <w:t>_________________________________________</w:t>
      </w:r>
    </w:p>
    <w:p w14:paraId="1FEC52BA" w14:textId="77777777" w:rsidR="0063050B" w:rsidRPr="00E53098" w:rsidRDefault="0063050B">
      <w:pPr>
        <w:rPr>
          <w:rFonts w:cs="Arial"/>
        </w:rPr>
      </w:pPr>
      <w:r w:rsidRPr="00E53098">
        <w:rPr>
          <w:rFonts w:cs="Arial"/>
        </w:rPr>
        <w:br w:type="page"/>
      </w:r>
    </w:p>
    <w:p w14:paraId="11AA187F" w14:textId="77777777" w:rsidR="00284A4A" w:rsidRPr="00E53098" w:rsidRDefault="00284A4A">
      <w:pPr>
        <w:rPr>
          <w:rFonts w:cs="Arial"/>
        </w:rPr>
      </w:pPr>
    </w:p>
    <w:p w14:paraId="457A7E7A" w14:textId="77777777" w:rsidR="00284A4A" w:rsidRPr="00E53098" w:rsidRDefault="00284A4A">
      <w:pPr>
        <w:rPr>
          <w:rFonts w:cs="Arial"/>
        </w:rPr>
      </w:pPr>
    </w:p>
    <w:p w14:paraId="0752ECF5" w14:textId="042B45DE" w:rsidR="00284A4A" w:rsidRPr="00E53098" w:rsidRDefault="00284A4A">
      <w:pPr>
        <w:rPr>
          <w:rFonts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"/>
        <w:gridCol w:w="4678"/>
        <w:gridCol w:w="306"/>
      </w:tblGrid>
      <w:tr w:rsidR="00284A4A" w:rsidRPr="00E53098" w14:paraId="10422ECA" w14:textId="77777777">
        <w:trPr>
          <w:cantSplit/>
        </w:trPr>
        <w:tc>
          <w:tcPr>
            <w:tcW w:w="322" w:type="dxa"/>
          </w:tcPr>
          <w:p w14:paraId="1359364B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t></w:t>
            </w:r>
          </w:p>
        </w:tc>
        <w:tc>
          <w:tcPr>
            <w:tcW w:w="4678" w:type="dxa"/>
          </w:tcPr>
          <w:p w14:paraId="60849311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</w:tc>
        <w:tc>
          <w:tcPr>
            <w:tcW w:w="306" w:type="dxa"/>
          </w:tcPr>
          <w:p w14:paraId="590AD960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t></w:t>
            </w:r>
          </w:p>
        </w:tc>
      </w:tr>
      <w:tr w:rsidR="00284A4A" w:rsidRPr="00E53098" w14:paraId="49D9E3C1" w14:textId="77777777">
        <w:trPr>
          <w:cantSplit/>
        </w:trPr>
        <w:tc>
          <w:tcPr>
            <w:tcW w:w="322" w:type="dxa"/>
          </w:tcPr>
          <w:p w14:paraId="5609B8F9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4E0A0E22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72CD1AD8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418BD145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2BE82733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04348EEC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  <w:p w14:paraId="6F5B9A78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</w:tc>
        <w:tc>
          <w:tcPr>
            <w:tcW w:w="4678" w:type="dxa"/>
          </w:tcPr>
          <w:p w14:paraId="2841EA47" w14:textId="77777777" w:rsidR="00284A4A" w:rsidRPr="00E53098" w:rsidRDefault="0063050B">
            <w:pPr>
              <w:framePr w:hSpace="180" w:wrap="around" w:vAnchor="text" w:hAnchor="page" w:x="5593" w:y="1"/>
              <w:rPr>
                <w:rFonts w:cs="Arial"/>
              </w:rPr>
            </w:pPr>
            <w:r w:rsidRPr="00E53098">
              <w:rPr>
                <w:rFonts w:cs="Arial"/>
              </w:rPr>
              <w:t>Exmo.</w:t>
            </w:r>
            <w:r w:rsidR="00284A4A" w:rsidRPr="00E53098">
              <w:rPr>
                <w:rFonts w:cs="Arial"/>
              </w:rPr>
              <w:t xml:space="preserve"> Senhor</w:t>
            </w:r>
          </w:p>
          <w:p w14:paraId="03C562DD" w14:textId="77777777" w:rsidR="007800F3" w:rsidRDefault="00284A4A">
            <w:pPr>
              <w:framePr w:hSpace="180" w:wrap="around" w:vAnchor="text" w:hAnchor="page" w:x="5593" w:y="1"/>
              <w:rPr>
                <w:rFonts w:cs="Arial"/>
              </w:rPr>
            </w:pPr>
            <w:r w:rsidRPr="00E53098">
              <w:rPr>
                <w:rFonts w:cs="Arial"/>
              </w:rPr>
              <w:t>Presidente do Conselho Científico</w:t>
            </w:r>
          </w:p>
          <w:p w14:paraId="466E6D2F" w14:textId="77777777" w:rsidR="007800F3" w:rsidRDefault="00284A4A">
            <w:pPr>
              <w:framePr w:hSpace="180" w:wrap="around" w:vAnchor="text" w:hAnchor="page" w:x="5593" w:y="1"/>
              <w:rPr>
                <w:rFonts w:cs="Arial"/>
              </w:rPr>
            </w:pPr>
            <w:r w:rsidRPr="00E53098">
              <w:rPr>
                <w:rFonts w:cs="Arial"/>
              </w:rPr>
              <w:t>Escola de Engenharia</w:t>
            </w:r>
          </w:p>
          <w:p w14:paraId="155F870F" w14:textId="77777777" w:rsidR="00284A4A" w:rsidRPr="00E53098" w:rsidRDefault="00284A4A">
            <w:pPr>
              <w:framePr w:hSpace="180" w:wrap="around" w:vAnchor="text" w:hAnchor="page" w:x="5593" w:y="1"/>
              <w:rPr>
                <w:rFonts w:cs="Arial"/>
              </w:rPr>
            </w:pPr>
            <w:r w:rsidRPr="00E53098">
              <w:rPr>
                <w:rFonts w:cs="Arial"/>
              </w:rPr>
              <w:t>Universidade do Minho</w:t>
            </w:r>
          </w:p>
          <w:p w14:paraId="0CCCFBE8" w14:textId="77777777" w:rsidR="00284A4A" w:rsidRPr="00E53098" w:rsidRDefault="00284A4A">
            <w:pPr>
              <w:framePr w:hSpace="180" w:wrap="around" w:vAnchor="text" w:hAnchor="page" w:x="5593" w:y="1"/>
              <w:rPr>
                <w:rFonts w:cs="Arial"/>
              </w:rPr>
            </w:pPr>
            <w:r w:rsidRPr="00E53098">
              <w:rPr>
                <w:rFonts w:cs="Arial"/>
              </w:rPr>
              <w:t>Campus de Azurém</w:t>
            </w:r>
          </w:p>
          <w:p w14:paraId="2EE8A243" w14:textId="77777777" w:rsidR="00284A4A" w:rsidRPr="00E53098" w:rsidRDefault="00ED5864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rPr>
                <w:rFonts w:cs="Arial"/>
              </w:rPr>
            </w:pPr>
            <w:r w:rsidRPr="00E53098">
              <w:rPr>
                <w:rFonts w:cs="Arial"/>
              </w:rPr>
              <w:t xml:space="preserve">4800-058 </w:t>
            </w:r>
            <w:r w:rsidR="00284A4A" w:rsidRPr="00E53098">
              <w:rPr>
                <w:rFonts w:cs="Arial"/>
              </w:rPr>
              <w:t>Guimarães</w:t>
            </w:r>
          </w:p>
        </w:tc>
        <w:tc>
          <w:tcPr>
            <w:tcW w:w="306" w:type="dxa"/>
          </w:tcPr>
          <w:p w14:paraId="2DA5B9E9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</w:tc>
      </w:tr>
      <w:tr w:rsidR="00284A4A" w:rsidRPr="00E53098" w14:paraId="29F5E7ED" w14:textId="77777777">
        <w:trPr>
          <w:cantSplit/>
        </w:trPr>
        <w:tc>
          <w:tcPr>
            <w:tcW w:w="322" w:type="dxa"/>
          </w:tcPr>
          <w:p w14:paraId="47034139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t></w:t>
            </w:r>
          </w:p>
        </w:tc>
        <w:tc>
          <w:tcPr>
            <w:tcW w:w="4678" w:type="dxa"/>
          </w:tcPr>
          <w:p w14:paraId="62EA06F0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</w:p>
        </w:tc>
        <w:tc>
          <w:tcPr>
            <w:tcW w:w="306" w:type="dxa"/>
          </w:tcPr>
          <w:p w14:paraId="47192038" w14:textId="77777777" w:rsidR="00284A4A" w:rsidRPr="00E53098" w:rsidRDefault="00284A4A">
            <w:pPr>
              <w:framePr w:hSpace="180" w:wrap="around" w:vAnchor="text" w:hAnchor="page" w:x="5593" w:y="1"/>
              <w:tabs>
                <w:tab w:val="left" w:pos="2552"/>
                <w:tab w:val="left" w:pos="4820"/>
                <w:tab w:val="left" w:pos="7088"/>
              </w:tabs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t></w:t>
            </w:r>
          </w:p>
        </w:tc>
      </w:tr>
    </w:tbl>
    <w:p w14:paraId="59CF31EF" w14:textId="0B23F832" w:rsidR="00284A4A" w:rsidRPr="00E53098" w:rsidRDefault="008B3C80">
      <w:pPr>
        <w:rPr>
          <w:rFonts w:cs="Arial"/>
        </w:rPr>
      </w:pPr>
      <w:r w:rsidRPr="00E53098">
        <w:rPr>
          <w:rFonts w:cs="Arial"/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F50857C" wp14:editId="36D4F5EF">
                <wp:simplePos x="0" y="0"/>
                <wp:positionH relativeFrom="column">
                  <wp:posOffset>59055</wp:posOffset>
                </wp:positionH>
                <wp:positionV relativeFrom="paragraph">
                  <wp:posOffset>47625</wp:posOffset>
                </wp:positionV>
                <wp:extent cx="2209800" cy="570230"/>
                <wp:effectExtent l="0" t="0" r="0" b="127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09800" cy="570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6F1FA7E" w14:textId="77777777" w:rsidR="00196B3E" w:rsidRPr="00C86D5A" w:rsidRDefault="00196B3E" w:rsidP="00EC269E">
                            <w:pPr>
                              <w:jc w:val="center"/>
                              <w:rPr>
                                <w:b/>
                                <w:i/>
                                <w:color w:val="80808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</w:rPr>
                              <w:t>Parecer</w:t>
                            </w:r>
                            <w:r w:rsidRPr="00C86D5A"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</w:rPr>
                              <w:t xml:space="preserve"> da Comissão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</w:rPr>
                              <w:t>Diretiva do Programa Doutoral</w:t>
                            </w:r>
                          </w:p>
                          <w:p w14:paraId="5C2360F4" w14:textId="77777777" w:rsidR="00196B3E" w:rsidRPr="00EC269E" w:rsidRDefault="00196B3E" w:rsidP="00EC269E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50857C" id="Rectangle 5" o:spid="_x0000_s1030" style="position:absolute;margin-left:4.65pt;margin-top:3.75pt;width:174pt;height:4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" filled="f" stroked="f" strokeweight=".5pt">
                <v:textbox inset="1pt,1pt,1pt,1pt">
                  <w:txbxContent>
                    <w:p w14:paraId="16F1FA7E" w14:textId="77777777" w:rsidR="00196B3E" w:rsidRPr="00C86D5A" w:rsidRDefault="00196B3E" w:rsidP="00EC269E">
                      <w:pPr>
                        <w:jc w:val="center"/>
                        <w:rPr>
                          <w:b/>
                          <w:i/>
                          <w:color w:val="80808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</w:rPr>
                        <w:t>Parecer</w:t>
                      </w:r>
                      <w:r w:rsidRPr="00C86D5A"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</w:rPr>
                        <w:t xml:space="preserve"> da Comissão </w:t>
                      </w:r>
                      <w:r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</w:rPr>
                        <w:t>Diretiva do Programa Doutoral</w:t>
                      </w:r>
                    </w:p>
                    <w:p w14:paraId="5C2360F4" w14:textId="77777777" w:rsidR="00196B3E" w:rsidRPr="00EC269E" w:rsidRDefault="00196B3E" w:rsidP="00EC269E"/>
                  </w:txbxContent>
                </v:textbox>
              </v:rect>
            </w:pict>
          </mc:Fallback>
        </mc:AlternateContent>
      </w:r>
    </w:p>
    <w:p w14:paraId="7CBB788F" w14:textId="77777777" w:rsidR="00284A4A" w:rsidRPr="00E53098" w:rsidRDefault="00284A4A">
      <w:pPr>
        <w:rPr>
          <w:rFonts w:cs="Arial"/>
        </w:rPr>
      </w:pPr>
    </w:p>
    <w:p w14:paraId="3F0D04E1" w14:textId="77777777" w:rsidR="00284A4A" w:rsidRPr="00E53098" w:rsidRDefault="00284A4A">
      <w:pPr>
        <w:rPr>
          <w:rFonts w:cs="Arial"/>
        </w:rPr>
      </w:pPr>
    </w:p>
    <w:p w14:paraId="7180FA2F" w14:textId="77777777" w:rsidR="00284A4A" w:rsidRPr="00E53098" w:rsidRDefault="00284A4A">
      <w:pPr>
        <w:rPr>
          <w:rFonts w:cs="Arial"/>
        </w:rPr>
      </w:pPr>
    </w:p>
    <w:p w14:paraId="7C0AE417" w14:textId="77777777" w:rsidR="00284A4A" w:rsidRPr="00E53098" w:rsidRDefault="00284A4A">
      <w:pPr>
        <w:rPr>
          <w:rFonts w:cs="Arial"/>
        </w:rPr>
      </w:pPr>
    </w:p>
    <w:p w14:paraId="48DD52D9" w14:textId="77777777" w:rsidR="00284A4A" w:rsidRPr="00E53098" w:rsidRDefault="00284A4A">
      <w:pPr>
        <w:rPr>
          <w:rFonts w:cs="Arial"/>
        </w:rPr>
      </w:pPr>
    </w:p>
    <w:p w14:paraId="6DC0187C" w14:textId="77777777" w:rsidR="00284A4A" w:rsidRPr="00E53098" w:rsidRDefault="00284A4A">
      <w:pPr>
        <w:rPr>
          <w:rFonts w:cs="Arial"/>
        </w:rPr>
      </w:pPr>
    </w:p>
    <w:p w14:paraId="7D783C16" w14:textId="77777777" w:rsidR="00284A4A" w:rsidRPr="00E53098" w:rsidRDefault="00284A4A">
      <w:pPr>
        <w:rPr>
          <w:rFonts w:cs="Arial"/>
        </w:rPr>
      </w:pPr>
    </w:p>
    <w:p w14:paraId="08A61FB1" w14:textId="77777777" w:rsidR="00284A4A" w:rsidRPr="00E53098" w:rsidRDefault="00284A4A">
      <w:pPr>
        <w:rPr>
          <w:rFonts w:cs="Arial"/>
        </w:rPr>
      </w:pPr>
    </w:p>
    <w:p w14:paraId="681A7AFA" w14:textId="00D95338" w:rsidR="00284A4A" w:rsidRDefault="00284A4A">
      <w:pPr>
        <w:rPr>
          <w:rFonts w:cs="Arial"/>
        </w:rPr>
      </w:pPr>
    </w:p>
    <w:p w14:paraId="2C5A323C" w14:textId="77777777" w:rsidR="00712D65" w:rsidRPr="00E53098" w:rsidRDefault="00712D65">
      <w:pPr>
        <w:rPr>
          <w:rFonts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8363"/>
      </w:tblGrid>
      <w:tr w:rsidR="00284A4A" w:rsidRPr="00E53098" w14:paraId="6D0A9E9E" w14:textId="77777777">
        <w:trPr>
          <w:cantSplit/>
        </w:trPr>
        <w:tc>
          <w:tcPr>
            <w:tcW w:w="993" w:type="dxa"/>
          </w:tcPr>
          <w:p w14:paraId="5AECB311" w14:textId="77777777" w:rsidR="00284A4A" w:rsidRPr="00E53098" w:rsidRDefault="00284A4A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t>Assunto:</w:t>
            </w:r>
          </w:p>
        </w:tc>
        <w:tc>
          <w:tcPr>
            <w:tcW w:w="8363" w:type="dxa"/>
          </w:tcPr>
          <w:p w14:paraId="459E82BE" w14:textId="77777777" w:rsidR="00284A4A" w:rsidRPr="00E53098" w:rsidRDefault="0063050B" w:rsidP="00FD3700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</w:rPr>
            </w:pPr>
            <w:r w:rsidRPr="00E53098">
              <w:rPr>
                <w:rFonts w:cs="Arial"/>
                <w:b/>
              </w:rPr>
              <w:t>Parecer</w:t>
            </w:r>
            <w:r w:rsidR="00284A4A" w:rsidRPr="00E53098">
              <w:rPr>
                <w:rFonts w:cs="Arial"/>
                <w:b/>
              </w:rPr>
              <w:t xml:space="preserve"> sobre pedido </w:t>
            </w:r>
            <w:r w:rsidR="00FD3700" w:rsidRPr="00E53098">
              <w:rPr>
                <w:rFonts w:cs="Arial"/>
                <w:b/>
              </w:rPr>
              <w:t xml:space="preserve">de admissão </w:t>
            </w:r>
            <w:r w:rsidR="00EC0AF0" w:rsidRPr="00E53098">
              <w:rPr>
                <w:rFonts w:cs="Arial"/>
                <w:b/>
              </w:rPr>
              <w:t>a Tese</w:t>
            </w:r>
            <w:r w:rsidR="00FD3700" w:rsidRPr="00E53098">
              <w:rPr>
                <w:rFonts w:cs="Arial"/>
                <w:b/>
              </w:rPr>
              <w:t xml:space="preserve"> do </w:t>
            </w:r>
            <w:r w:rsidR="00EC0AF0" w:rsidRPr="00E53098">
              <w:rPr>
                <w:rFonts w:cs="Arial"/>
                <w:b/>
              </w:rPr>
              <w:t>Programa Doutoral</w:t>
            </w:r>
          </w:p>
        </w:tc>
      </w:tr>
      <w:tr w:rsidR="0071407B" w:rsidRPr="00E53098" w14:paraId="393EC3D8" w14:textId="77777777">
        <w:trPr>
          <w:cantSplit/>
        </w:trPr>
        <w:tc>
          <w:tcPr>
            <w:tcW w:w="993" w:type="dxa"/>
          </w:tcPr>
          <w:p w14:paraId="4B740D4E" w14:textId="77777777" w:rsidR="0071407B" w:rsidRPr="00E53098" w:rsidRDefault="0071407B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</w:p>
        </w:tc>
        <w:tc>
          <w:tcPr>
            <w:tcW w:w="8363" w:type="dxa"/>
          </w:tcPr>
          <w:p w14:paraId="3E2F578E" w14:textId="77777777" w:rsidR="0071407B" w:rsidRPr="00E53098" w:rsidRDefault="0071407B" w:rsidP="00FD3700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</w:rPr>
            </w:pPr>
          </w:p>
        </w:tc>
      </w:tr>
    </w:tbl>
    <w:p w14:paraId="37EC0678" w14:textId="77777777" w:rsidR="00284A4A" w:rsidRPr="00E53098" w:rsidRDefault="00284A4A">
      <w:pPr>
        <w:ind w:firstLine="567"/>
        <w:rPr>
          <w:rFonts w:cs="Arial"/>
        </w:rPr>
      </w:pPr>
    </w:p>
    <w:p w14:paraId="74C0EAA1" w14:textId="77777777" w:rsidR="00284A4A" w:rsidRPr="00E53098" w:rsidRDefault="00284A4A">
      <w:pPr>
        <w:ind w:left="1008" w:hanging="1008"/>
        <w:rPr>
          <w:rFonts w:cs="Arial"/>
        </w:rPr>
      </w:pPr>
    </w:p>
    <w:p w14:paraId="27F615CE" w14:textId="24B6AA6C" w:rsidR="005E7A3B" w:rsidRPr="00E53098" w:rsidRDefault="00212EE6" w:rsidP="00B972A5">
      <w:pPr>
        <w:jc w:val="both"/>
        <w:rPr>
          <w:rFonts w:cs="Arial"/>
        </w:rPr>
      </w:pPr>
      <w:r w:rsidRPr="00E53098">
        <w:rPr>
          <w:rFonts w:cs="Arial"/>
        </w:rPr>
        <w:t>A</w:t>
      </w:r>
      <w:r w:rsidR="0071407B" w:rsidRPr="00E53098">
        <w:rPr>
          <w:rFonts w:cs="Arial"/>
        </w:rPr>
        <w:t xml:space="preserve"> Comissão Diretiva do Programa Doutoral</w:t>
      </w:r>
      <w:r w:rsidR="007B1A6C" w:rsidRPr="00E53098">
        <w:rPr>
          <w:rFonts w:cs="Arial"/>
        </w:rPr>
        <w:t xml:space="preserve"> </w:t>
      </w:r>
      <w:r w:rsidR="00284A4A" w:rsidRPr="00E53098">
        <w:rPr>
          <w:rFonts w:cs="Arial"/>
        </w:rPr>
        <w:t xml:space="preserve">analisou e decidiu apoiar o pedido de </w:t>
      </w:r>
      <w:r w:rsidR="00BB7683" w:rsidRPr="00E53098">
        <w:rPr>
          <w:rFonts w:cs="Arial"/>
        </w:rPr>
        <w:t>Tese</w:t>
      </w:r>
      <w:r w:rsidR="00284A4A" w:rsidRPr="00E53098">
        <w:rPr>
          <w:rFonts w:cs="Arial"/>
        </w:rPr>
        <w:t xml:space="preserve"> de</w:t>
      </w:r>
      <w:r w:rsidR="008C236B" w:rsidRPr="00E53098">
        <w:rPr>
          <w:rFonts w:cs="Arial"/>
        </w:rPr>
        <w:t xml:space="preserve"> </w:t>
      </w:r>
      <w:r w:rsidR="00705593" w:rsidRPr="00E53098">
        <w:rPr>
          <w:rFonts w:cs="Arial"/>
          <w:b/>
          <w:i/>
        </w:rPr>
        <w:fldChar w:fldCharType="begin"/>
      </w:r>
      <w:r w:rsidR="00705593" w:rsidRPr="00E53098">
        <w:rPr>
          <w:rFonts w:cs="Arial"/>
          <w:b/>
          <w:i/>
        </w:rPr>
        <w:instrText xml:space="preserve"> REF  Nome_Candidato \h </w:instrText>
      </w:r>
      <w:r w:rsidR="007727DA" w:rsidRPr="00E53098">
        <w:rPr>
          <w:rFonts w:cs="Arial"/>
          <w:b/>
          <w:i/>
        </w:rPr>
        <w:instrText xml:space="preserve"> \* MERGEFORMAT </w:instrText>
      </w:r>
      <w:r w:rsidR="00705593" w:rsidRPr="00E53098">
        <w:rPr>
          <w:rFonts w:cs="Arial"/>
          <w:b/>
          <w:i/>
        </w:rPr>
      </w:r>
      <w:r w:rsidR="00705593" w:rsidRPr="00E53098">
        <w:rPr>
          <w:rFonts w:cs="Arial"/>
          <w:b/>
          <w:i/>
        </w:rPr>
        <w:fldChar w:fldCharType="separate"/>
      </w:r>
      <w:r w:rsidR="00B64F06">
        <w:rPr>
          <w:rFonts w:cs="Arial"/>
          <w:b/>
          <w:i/>
          <w:noProof/>
        </w:rPr>
        <w:t>Nome</w:t>
      </w:r>
      <w:r w:rsidR="00705593" w:rsidRPr="00E53098">
        <w:rPr>
          <w:rFonts w:cs="Arial"/>
          <w:b/>
          <w:i/>
        </w:rPr>
        <w:fldChar w:fldCharType="end"/>
      </w:r>
      <w:r w:rsidR="00284A4A" w:rsidRPr="00E53098">
        <w:rPr>
          <w:rFonts w:cs="Arial"/>
        </w:rPr>
        <w:t>, no tema</w:t>
      </w:r>
      <w:r w:rsidR="00705593" w:rsidRPr="00E53098">
        <w:rPr>
          <w:rFonts w:cs="Arial"/>
        </w:rPr>
        <w:t xml:space="preserve"> </w:t>
      </w:r>
      <w:r w:rsidR="00705593" w:rsidRPr="00E53098">
        <w:rPr>
          <w:rFonts w:cs="Arial"/>
          <w:b/>
          <w:i/>
        </w:rPr>
        <w:fldChar w:fldCharType="begin"/>
      </w:r>
      <w:r w:rsidR="00705593" w:rsidRPr="00E53098">
        <w:rPr>
          <w:rFonts w:cs="Arial"/>
          <w:b/>
          <w:i/>
        </w:rPr>
        <w:instrText xml:space="preserve"> REF Tema \h </w:instrText>
      </w:r>
      <w:r w:rsidR="007727DA" w:rsidRPr="00E53098">
        <w:rPr>
          <w:rFonts w:cs="Arial"/>
          <w:b/>
          <w:i/>
        </w:rPr>
        <w:instrText xml:space="preserve"> \* MERGEFORMAT </w:instrText>
      </w:r>
      <w:r w:rsidR="00705593" w:rsidRPr="00E53098">
        <w:rPr>
          <w:rFonts w:cs="Arial"/>
          <w:b/>
          <w:i/>
        </w:rPr>
      </w:r>
      <w:r w:rsidR="00705593" w:rsidRPr="00E53098">
        <w:rPr>
          <w:rFonts w:cs="Arial"/>
          <w:b/>
          <w:i/>
        </w:rPr>
        <w:fldChar w:fldCharType="separate"/>
      </w:r>
      <w:r w:rsidR="00B64F06">
        <w:rPr>
          <w:rFonts w:cs="Arial"/>
          <w:b/>
          <w:i/>
          <w:noProof/>
        </w:rPr>
        <w:t>Título da Tese</w:t>
      </w:r>
      <w:r w:rsidR="00705593" w:rsidRPr="00E53098">
        <w:rPr>
          <w:rFonts w:cs="Arial"/>
          <w:b/>
          <w:i/>
        </w:rPr>
        <w:fldChar w:fldCharType="end"/>
      </w:r>
      <w:r w:rsidR="00284A4A" w:rsidRPr="00E53098">
        <w:rPr>
          <w:rFonts w:cs="Arial"/>
        </w:rPr>
        <w:t>, a realizar na Universidade</w:t>
      </w:r>
      <w:r w:rsidR="00DB65DE" w:rsidRPr="00E53098">
        <w:rPr>
          <w:rFonts w:cs="Arial"/>
        </w:rPr>
        <w:t xml:space="preserve"> do Minho</w:t>
      </w:r>
      <w:r w:rsidR="00284A4A" w:rsidRPr="00E53098">
        <w:rPr>
          <w:rFonts w:cs="Arial"/>
        </w:rPr>
        <w:t xml:space="preserve">, sob orientação </w:t>
      </w:r>
      <w:r w:rsidR="00111190" w:rsidRPr="00E53098">
        <w:rPr>
          <w:rFonts w:cs="Arial"/>
        </w:rPr>
        <w:t>de</w:t>
      </w:r>
      <w:r w:rsidR="005E7A3B" w:rsidRPr="00E53098">
        <w:rPr>
          <w:rFonts w:cs="Arial"/>
        </w:rPr>
        <w:t>:</w:t>
      </w:r>
    </w:p>
    <w:p w14:paraId="26AF484B" w14:textId="77777777" w:rsidR="00C86D5A" w:rsidRPr="00E53098" w:rsidRDefault="00C86D5A" w:rsidP="00D87F1F">
      <w:pPr>
        <w:ind w:firstLine="1008"/>
        <w:jc w:val="both"/>
        <w:rPr>
          <w:rFonts w:cs="Arial"/>
        </w:rPr>
      </w:pPr>
    </w:p>
    <w:tbl>
      <w:tblPr>
        <w:tblW w:w="0" w:type="auto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1559"/>
        <w:gridCol w:w="1985"/>
        <w:gridCol w:w="1984"/>
      </w:tblGrid>
      <w:tr w:rsidR="00C86D5A" w:rsidRPr="00E53098" w14:paraId="53E2364E" w14:textId="77777777">
        <w:tc>
          <w:tcPr>
            <w:tcW w:w="1526" w:type="dxa"/>
            <w:tcBorders>
              <w:bottom w:val="single" w:sz="4" w:space="0" w:color="auto"/>
            </w:tcBorders>
          </w:tcPr>
          <w:p w14:paraId="2D753186" w14:textId="77777777" w:rsidR="00C86D5A" w:rsidRPr="00E53098" w:rsidRDefault="00C86D5A" w:rsidP="00C34EEF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Nome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F9B813" w14:textId="77777777" w:rsidR="00C86D5A" w:rsidRPr="00E53098" w:rsidRDefault="00C86D5A" w:rsidP="00C34EEF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Categoria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E1774F1" w14:textId="16D7D731" w:rsidR="00C86D5A" w:rsidRPr="00E53098" w:rsidRDefault="00C86D5A" w:rsidP="00C34EEF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Departamento</w:t>
            </w:r>
            <w:r w:rsidR="005E67D5">
              <w:rPr>
                <w:rFonts w:cs="Arial"/>
                <w:i/>
              </w:rPr>
              <w:t>/ Centro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04EDF255" w14:textId="77777777" w:rsidR="00C86D5A" w:rsidRPr="00E53098" w:rsidRDefault="00C86D5A" w:rsidP="00C34EEF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Escola/Faculdade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77663DF" w14:textId="77777777" w:rsidR="00C86D5A" w:rsidRPr="00E53098" w:rsidRDefault="00C86D5A" w:rsidP="00C34EEF">
            <w:pPr>
              <w:jc w:val="both"/>
              <w:rPr>
                <w:rFonts w:cs="Arial"/>
                <w:i/>
              </w:rPr>
            </w:pPr>
            <w:r w:rsidRPr="00E53098">
              <w:rPr>
                <w:rFonts w:cs="Arial"/>
                <w:i/>
              </w:rPr>
              <w:t>Universidade</w:t>
            </w:r>
          </w:p>
        </w:tc>
      </w:tr>
      <w:tr w:rsidR="00C86D5A" w:rsidRPr="00E53098" w14:paraId="69CE751A" w14:textId="77777777">
        <w:tc>
          <w:tcPr>
            <w:tcW w:w="1526" w:type="dxa"/>
            <w:tcBorders>
              <w:top w:val="single" w:sz="4" w:space="0" w:color="auto"/>
            </w:tcBorders>
          </w:tcPr>
          <w:p w14:paraId="284A3570" w14:textId="0F17CFF7" w:rsidR="00C86D5A" w:rsidRPr="00E53098" w:rsidRDefault="00C86D5A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  <w:b/>
                <w:i/>
              </w:rPr>
              <w:fldChar w:fldCharType="begin"/>
            </w:r>
            <w:r w:rsidRPr="00E53098">
              <w:rPr>
                <w:rFonts w:cs="Arial"/>
              </w:rPr>
              <w:instrText xml:space="preserve"> REF Orientador1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  <w:b/>
                <w:i/>
              </w:rPr>
              <w:fldChar w:fldCharType="separate"/>
            </w:r>
            <w:r w:rsidR="00B64F06">
              <w:rPr>
                <w:rFonts w:cs="Arial"/>
                <w:noProof/>
              </w:rPr>
              <w:t>Nome do Orientador 1</w:t>
            </w:r>
            <w:r w:rsidRPr="00E53098">
              <w:rPr>
                <w:rFonts w:cs="Arial"/>
                <w:b/>
                <w:i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1F0E121" w14:textId="6C0DC55E" w:rsidR="00C86D5A" w:rsidRPr="00E53098" w:rsidRDefault="00C86D5A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CategOrient1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 w:rsidRPr="00B64F06">
              <w:rPr>
                <w:rFonts w:cs="Arial"/>
              </w:rPr>
              <w:t>Professor Catedrático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0F987DA" w14:textId="53A6AA77" w:rsidR="00C86D5A" w:rsidRPr="00E53098" w:rsidRDefault="006A3D38" w:rsidP="00C34EEF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/>
            </w:r>
            <w:r>
              <w:rPr>
                <w:rFonts w:cs="Arial"/>
              </w:rPr>
              <w:instrText xml:space="preserve"> REF  DepOrient1  \* MERGEFORMAT </w:instrText>
            </w:r>
            <w:r>
              <w:rPr>
                <w:rFonts w:cs="Arial"/>
              </w:rPr>
              <w:fldChar w:fldCharType="separate"/>
            </w:r>
            <w:r w:rsidR="00B64F06">
              <w:t>Departamento de Eletrónica Industrial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0FDDA05F" w14:textId="109CAF40" w:rsidR="00C86D5A" w:rsidRPr="00E53098" w:rsidRDefault="008D5AA0" w:rsidP="00C34EEF">
            <w:pPr>
              <w:jc w:val="both"/>
              <w:rPr>
                <w:rFonts w:cs="Arial"/>
                <w:lang w:val="en-US"/>
              </w:rPr>
            </w:pPr>
            <w:r w:rsidRPr="00E53098">
              <w:rPr>
                <w:rFonts w:cs="Arial"/>
                <w:noProof/>
              </w:rPr>
              <w:fldChar w:fldCharType="begin"/>
            </w:r>
            <w:r w:rsidRPr="00E53098">
              <w:rPr>
                <w:rFonts w:cs="Arial"/>
                <w:noProof/>
              </w:rPr>
              <w:instrText xml:space="preserve"> REF  EscolaOrient1  \* MERGEFORMAT </w:instrText>
            </w:r>
            <w:r w:rsidRPr="00E53098">
              <w:rPr>
                <w:rFonts w:cs="Arial"/>
                <w:noProof/>
              </w:rPr>
              <w:fldChar w:fldCharType="separate"/>
            </w:r>
            <w:r w:rsidR="00B64F06">
              <w:rPr>
                <w:rFonts w:cs="Arial"/>
                <w:noProof/>
              </w:rPr>
              <w:t>Escola de Engenharia</w:t>
            </w:r>
            <w:r w:rsidRPr="00E53098">
              <w:rPr>
                <w:rFonts w:cs="Arial"/>
                <w:noProof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45E1EC0" w14:textId="7E9CB17E" w:rsidR="00C86D5A" w:rsidRPr="00E53098" w:rsidRDefault="00C86D5A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UnivOrient1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 w:rsidRPr="00E53098">
              <w:rPr>
                <w:rFonts w:cs="Arial"/>
                <w:noProof/>
              </w:rPr>
              <w:t>Universidade do Minho</w:t>
            </w:r>
            <w:r w:rsidRPr="00E53098">
              <w:rPr>
                <w:rFonts w:cs="Arial"/>
              </w:rPr>
              <w:fldChar w:fldCharType="end"/>
            </w:r>
          </w:p>
        </w:tc>
      </w:tr>
      <w:tr w:rsidR="00C86D5A" w:rsidRPr="00E53098" w14:paraId="4326A203" w14:textId="77777777">
        <w:tc>
          <w:tcPr>
            <w:tcW w:w="1526" w:type="dxa"/>
          </w:tcPr>
          <w:p w14:paraId="306F5FFB" w14:textId="498BEAC6" w:rsidR="00C86D5A" w:rsidRPr="00E53098" w:rsidRDefault="00C86D5A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  <w:b/>
                <w:i/>
              </w:rPr>
              <w:fldChar w:fldCharType="begin"/>
            </w:r>
            <w:r w:rsidRPr="00E53098">
              <w:rPr>
                <w:rFonts w:cs="Arial"/>
                <w:b/>
                <w:i/>
              </w:rPr>
              <w:instrText xml:space="preserve"> REF  Orientador2 </w:instrText>
            </w:r>
            <w:r w:rsidR="00B972A5" w:rsidRPr="00E53098">
              <w:rPr>
                <w:rFonts w:cs="Arial"/>
                <w:b/>
                <w:i/>
              </w:rPr>
              <w:instrText xml:space="preserve"> \* MERGEFORMAT </w:instrText>
            </w:r>
            <w:r w:rsidRPr="00E53098">
              <w:rPr>
                <w:rFonts w:cs="Arial"/>
                <w:b/>
                <w:i/>
              </w:rPr>
              <w:fldChar w:fldCharType="separate"/>
            </w:r>
            <w:r w:rsidR="00B64F06">
              <w:rPr>
                <w:rFonts w:cs="Arial"/>
                <w:noProof/>
              </w:rPr>
              <w:t>Nome do Orientador 2</w:t>
            </w:r>
            <w:r w:rsidRPr="00E53098">
              <w:rPr>
                <w:rFonts w:cs="Arial"/>
                <w:b/>
                <w:i/>
              </w:rPr>
              <w:fldChar w:fldCharType="end"/>
            </w:r>
          </w:p>
        </w:tc>
        <w:tc>
          <w:tcPr>
            <w:tcW w:w="1701" w:type="dxa"/>
          </w:tcPr>
          <w:p w14:paraId="3BC1EB7D" w14:textId="104A4B81" w:rsidR="00C86D5A" w:rsidRPr="00E53098" w:rsidRDefault="00C86D5A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CategOrient2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559" w:type="dxa"/>
          </w:tcPr>
          <w:p w14:paraId="1973E2F2" w14:textId="579503E9" w:rsidR="00C86D5A" w:rsidRPr="00E53098" w:rsidRDefault="00C86D5A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DepOrient2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5" w:type="dxa"/>
          </w:tcPr>
          <w:p w14:paraId="0DD60ACD" w14:textId="59FEBD90" w:rsidR="00C86D5A" w:rsidRPr="00E53098" w:rsidRDefault="00C86D5A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EscolaOrient2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4" w:type="dxa"/>
          </w:tcPr>
          <w:p w14:paraId="67690661" w14:textId="06775D1D" w:rsidR="00C86D5A" w:rsidRPr="00E53098" w:rsidRDefault="00C86D5A" w:rsidP="00C34EEF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UnivOrient2 </w:instrText>
            </w:r>
            <w:r w:rsidR="00B972A5" w:rsidRPr="00E53098">
              <w:rPr>
                <w:rFonts w:cs="Arial"/>
              </w:rPr>
              <w:instrText xml:space="preserve">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</w:tr>
      <w:tr w:rsidR="00C86D5A" w:rsidRPr="00E53098" w14:paraId="082D161C" w14:textId="77777777">
        <w:tc>
          <w:tcPr>
            <w:tcW w:w="1526" w:type="dxa"/>
          </w:tcPr>
          <w:p w14:paraId="3C2220B6" w14:textId="68557A81" w:rsidR="00C86D5A" w:rsidRPr="00E53098" w:rsidRDefault="001E6E42" w:rsidP="001E6E42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  <w:b/>
                <w:i/>
              </w:rPr>
              <w:fldChar w:fldCharType="begin"/>
            </w:r>
            <w:r w:rsidRPr="00E53098">
              <w:rPr>
                <w:rFonts w:cs="Arial"/>
                <w:b/>
                <w:i/>
              </w:rPr>
              <w:instrText xml:space="preserve"> REF  Orientador3  \* MERGEFORMAT </w:instrText>
            </w:r>
            <w:r w:rsidRPr="00E53098">
              <w:rPr>
                <w:rFonts w:cs="Arial"/>
                <w:b/>
                <w:i/>
              </w:rPr>
              <w:fldChar w:fldCharType="separate"/>
            </w:r>
            <w:r w:rsidR="00B64F06">
              <w:rPr>
                <w:rFonts w:cs="Arial"/>
                <w:noProof/>
              </w:rPr>
              <w:t>Nome do Orientador 3</w:t>
            </w:r>
            <w:r w:rsidRPr="00E53098">
              <w:rPr>
                <w:rFonts w:cs="Arial"/>
                <w:b/>
                <w:i/>
              </w:rPr>
              <w:fldChar w:fldCharType="end"/>
            </w:r>
          </w:p>
        </w:tc>
        <w:tc>
          <w:tcPr>
            <w:tcW w:w="1701" w:type="dxa"/>
          </w:tcPr>
          <w:p w14:paraId="044DB4DF" w14:textId="0B08E2B6" w:rsidR="00C86D5A" w:rsidRPr="00E53098" w:rsidRDefault="001E6E42" w:rsidP="001E6E42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CategOrient3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559" w:type="dxa"/>
          </w:tcPr>
          <w:p w14:paraId="34207ED1" w14:textId="09CBA182" w:rsidR="00C86D5A" w:rsidRPr="00E53098" w:rsidRDefault="001E6E42" w:rsidP="001E6E42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DepOrient3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5" w:type="dxa"/>
          </w:tcPr>
          <w:p w14:paraId="5DADED6B" w14:textId="664F36A6" w:rsidR="00C86D5A" w:rsidRPr="00E53098" w:rsidRDefault="001E6E42" w:rsidP="001E6E42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EscolaOrient3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  <w:tc>
          <w:tcPr>
            <w:tcW w:w="1984" w:type="dxa"/>
          </w:tcPr>
          <w:p w14:paraId="747A055F" w14:textId="18FDBFAC" w:rsidR="00C86D5A" w:rsidRPr="00E53098" w:rsidRDefault="001E6E42" w:rsidP="001E6E42">
            <w:pPr>
              <w:jc w:val="both"/>
              <w:rPr>
                <w:rFonts w:cs="Arial"/>
              </w:rPr>
            </w:pPr>
            <w:r w:rsidRPr="00E53098">
              <w:rPr>
                <w:rFonts w:cs="Arial"/>
              </w:rPr>
              <w:fldChar w:fldCharType="begin"/>
            </w:r>
            <w:r w:rsidRPr="00E53098">
              <w:rPr>
                <w:rFonts w:cs="Arial"/>
              </w:rPr>
              <w:instrText xml:space="preserve"> REF  UnivOrient3  \* MERGEFORMAT </w:instrText>
            </w:r>
            <w:r w:rsidRPr="00E53098">
              <w:rPr>
                <w:rFonts w:cs="Arial"/>
              </w:rPr>
              <w:fldChar w:fldCharType="separate"/>
            </w:r>
            <w:r w:rsidR="00B64F06">
              <w:rPr>
                <w:rFonts w:cs="Arial"/>
                <w:noProof/>
              </w:rPr>
              <w:t xml:space="preserve">     </w:t>
            </w:r>
            <w:r w:rsidRPr="00E53098">
              <w:rPr>
                <w:rFonts w:cs="Arial"/>
              </w:rPr>
              <w:fldChar w:fldCharType="end"/>
            </w:r>
          </w:p>
        </w:tc>
      </w:tr>
    </w:tbl>
    <w:p w14:paraId="44B5E8BE" w14:textId="77777777" w:rsidR="00C86D5A" w:rsidRPr="00E53098" w:rsidRDefault="00C86D5A" w:rsidP="00D87F1F">
      <w:pPr>
        <w:ind w:left="1008"/>
        <w:jc w:val="both"/>
        <w:rPr>
          <w:rFonts w:cs="Arial"/>
        </w:rPr>
      </w:pPr>
    </w:p>
    <w:p w14:paraId="11AEA02F" w14:textId="77777777" w:rsidR="00383554" w:rsidRPr="00E53098" w:rsidRDefault="00383554" w:rsidP="00D87F1F">
      <w:pPr>
        <w:jc w:val="both"/>
        <w:rPr>
          <w:rFonts w:cs="Arial"/>
        </w:rPr>
      </w:pPr>
    </w:p>
    <w:p w14:paraId="7343F8C6" w14:textId="6EDC0E13" w:rsidR="00284A4A" w:rsidRPr="00E53098" w:rsidRDefault="00383554" w:rsidP="00D87F1F">
      <w:pPr>
        <w:jc w:val="both"/>
        <w:rPr>
          <w:rFonts w:cs="Arial"/>
        </w:rPr>
      </w:pPr>
      <w:r w:rsidRPr="00E53098">
        <w:rPr>
          <w:rFonts w:cs="Arial"/>
        </w:rPr>
        <w:t xml:space="preserve">Data: </w:t>
      </w:r>
      <w:r w:rsidR="008864BA">
        <w:rPr>
          <w:rFonts w:cs="Arial"/>
        </w:rPr>
        <w:fldChar w:fldCharType="begin">
          <w:ffData>
            <w:name w:val="dia_PD"/>
            <w:enabled/>
            <w:calcOnExit/>
            <w:textInput>
              <w:default w:val="    "/>
            </w:textInput>
          </w:ffData>
        </w:fldChar>
      </w:r>
      <w:bookmarkStart w:id="37" w:name="dia_PD"/>
      <w:r w:rsidR="008864BA">
        <w:rPr>
          <w:rFonts w:cs="Arial"/>
        </w:rPr>
        <w:instrText xml:space="preserve"> FORMTEXT </w:instrText>
      </w:r>
      <w:r w:rsidR="008864BA">
        <w:rPr>
          <w:rFonts w:cs="Arial"/>
        </w:rPr>
      </w:r>
      <w:r w:rsidR="008864BA">
        <w:rPr>
          <w:rFonts w:cs="Arial"/>
        </w:rPr>
        <w:fldChar w:fldCharType="separate"/>
      </w:r>
      <w:r w:rsidR="008864BA">
        <w:rPr>
          <w:rFonts w:cs="Arial"/>
          <w:noProof/>
        </w:rPr>
        <w:t xml:space="preserve">    </w:t>
      </w:r>
      <w:r w:rsidR="008864BA">
        <w:rPr>
          <w:rFonts w:cs="Arial"/>
        </w:rPr>
        <w:fldChar w:fldCharType="end"/>
      </w:r>
      <w:bookmarkEnd w:id="37"/>
      <w:r w:rsidR="009F67A3">
        <w:rPr>
          <w:rFonts w:cs="Arial"/>
        </w:rPr>
        <w:t xml:space="preserve"> </w:t>
      </w:r>
      <w:r w:rsidR="00EE588C" w:rsidRPr="00E53098">
        <w:rPr>
          <w:rFonts w:cs="Arial"/>
        </w:rPr>
        <w:t>/</w:t>
      </w:r>
      <w:r w:rsidR="009F67A3">
        <w:rPr>
          <w:rFonts w:cs="Arial"/>
        </w:rPr>
        <w:t xml:space="preserve"> </w:t>
      </w:r>
      <w:r w:rsidR="00D2568A">
        <w:rPr>
          <w:rFonts w:cs="Arial"/>
        </w:rPr>
        <w:fldChar w:fldCharType="begin">
          <w:ffData>
            <w:name w:val="dia_centro"/>
            <w:enabled/>
            <w:calcOnExit/>
            <w:textInput>
              <w:default w:val="    "/>
            </w:textInput>
          </w:ffData>
        </w:fldChar>
      </w:r>
      <w:r w:rsidR="00D2568A">
        <w:rPr>
          <w:rFonts w:cs="Arial"/>
        </w:rPr>
        <w:instrText xml:space="preserve"> FORMTEXT </w:instrText>
      </w:r>
      <w:r w:rsidR="00D2568A">
        <w:rPr>
          <w:rFonts w:cs="Arial"/>
        </w:rPr>
      </w:r>
      <w:r w:rsidR="00D2568A">
        <w:rPr>
          <w:rFonts w:cs="Arial"/>
        </w:rPr>
        <w:fldChar w:fldCharType="separate"/>
      </w:r>
      <w:r w:rsidR="00D2568A">
        <w:rPr>
          <w:rFonts w:cs="Arial"/>
          <w:noProof/>
        </w:rPr>
        <w:t xml:space="preserve">    </w:t>
      </w:r>
      <w:r w:rsidR="00D2568A">
        <w:rPr>
          <w:rFonts w:cs="Arial"/>
        </w:rPr>
        <w:fldChar w:fldCharType="end"/>
      </w:r>
      <w:r w:rsidR="009F67A3">
        <w:rPr>
          <w:rFonts w:cs="Arial"/>
        </w:rPr>
        <w:t xml:space="preserve"> </w:t>
      </w:r>
      <w:r w:rsidR="00EE588C" w:rsidRPr="00E53098">
        <w:rPr>
          <w:rFonts w:cs="Arial"/>
        </w:rPr>
        <w:t>/</w:t>
      </w:r>
      <w:r w:rsidR="009F67A3">
        <w:rPr>
          <w:rFonts w:cs="Arial"/>
        </w:rPr>
        <w:t xml:space="preserve"> </w:t>
      </w:r>
      <w:r w:rsidR="008864BA">
        <w:rPr>
          <w:rFonts w:cs="Arial"/>
        </w:rPr>
        <w:fldChar w:fldCharType="begin">
          <w:ffData>
            <w:name w:val="ano_PD"/>
            <w:enabled/>
            <w:calcOnExit/>
            <w:textInput>
              <w:default w:val="        "/>
            </w:textInput>
          </w:ffData>
        </w:fldChar>
      </w:r>
      <w:bookmarkStart w:id="38" w:name="ano_PD"/>
      <w:r w:rsidR="008864BA">
        <w:rPr>
          <w:rFonts w:cs="Arial"/>
        </w:rPr>
        <w:instrText xml:space="preserve"> FORMTEXT </w:instrText>
      </w:r>
      <w:r w:rsidR="008864BA">
        <w:rPr>
          <w:rFonts w:cs="Arial"/>
        </w:rPr>
      </w:r>
      <w:r w:rsidR="008864BA">
        <w:rPr>
          <w:rFonts w:cs="Arial"/>
        </w:rPr>
        <w:fldChar w:fldCharType="separate"/>
      </w:r>
      <w:r w:rsidR="008864BA">
        <w:rPr>
          <w:rFonts w:cs="Arial"/>
          <w:noProof/>
        </w:rPr>
        <w:t xml:space="preserve">        </w:t>
      </w:r>
      <w:r w:rsidR="008864BA">
        <w:rPr>
          <w:rFonts w:cs="Arial"/>
        </w:rPr>
        <w:fldChar w:fldCharType="end"/>
      </w:r>
      <w:bookmarkEnd w:id="38"/>
    </w:p>
    <w:p w14:paraId="11ABABA2" w14:textId="77777777" w:rsidR="00383554" w:rsidRPr="00E53098" w:rsidRDefault="00383554" w:rsidP="00D87F1F">
      <w:pPr>
        <w:jc w:val="both"/>
        <w:rPr>
          <w:rFonts w:cs="Arial"/>
        </w:rPr>
      </w:pPr>
    </w:p>
    <w:p w14:paraId="01E42851" w14:textId="77777777" w:rsidR="00383554" w:rsidRPr="00E53098" w:rsidRDefault="00383554" w:rsidP="00D87F1F">
      <w:pPr>
        <w:jc w:val="both"/>
        <w:rPr>
          <w:rFonts w:cs="Arial"/>
        </w:rPr>
      </w:pPr>
    </w:p>
    <w:p w14:paraId="28EB6353" w14:textId="77777777" w:rsidR="00284A4A" w:rsidRPr="00E53098" w:rsidRDefault="00284A4A" w:rsidP="00D87F1F">
      <w:pPr>
        <w:jc w:val="both"/>
        <w:rPr>
          <w:rFonts w:cs="Arial"/>
        </w:rPr>
      </w:pPr>
    </w:p>
    <w:p w14:paraId="694E2DF6" w14:textId="77777777" w:rsidR="007727DA" w:rsidRPr="00E53098" w:rsidRDefault="00284A4A" w:rsidP="00712D65">
      <w:pPr>
        <w:jc w:val="center"/>
        <w:rPr>
          <w:rFonts w:cs="Arial"/>
        </w:rPr>
      </w:pPr>
      <w:r w:rsidRPr="00E53098">
        <w:rPr>
          <w:rFonts w:cs="Arial"/>
        </w:rPr>
        <w:t xml:space="preserve">O Diretor </w:t>
      </w:r>
      <w:r w:rsidR="004858EF" w:rsidRPr="00E53098">
        <w:rPr>
          <w:rFonts w:cs="Arial"/>
        </w:rPr>
        <w:t>do Programa Doutoral</w:t>
      </w:r>
    </w:p>
    <w:p w14:paraId="774619CB" w14:textId="77777777" w:rsidR="00383554" w:rsidRPr="00E53098" w:rsidRDefault="00383554" w:rsidP="00712D65">
      <w:pPr>
        <w:jc w:val="center"/>
        <w:rPr>
          <w:rFonts w:cs="Arial"/>
        </w:rPr>
      </w:pPr>
    </w:p>
    <w:p w14:paraId="5758825F" w14:textId="37F56BC9" w:rsidR="00383554" w:rsidRDefault="00383554" w:rsidP="00712D65">
      <w:pPr>
        <w:jc w:val="center"/>
        <w:rPr>
          <w:rFonts w:cs="Arial"/>
        </w:rPr>
      </w:pPr>
    </w:p>
    <w:p w14:paraId="5D34C640" w14:textId="71672F91" w:rsidR="00712D65" w:rsidRDefault="00712D65" w:rsidP="00712D65">
      <w:pPr>
        <w:jc w:val="center"/>
        <w:rPr>
          <w:rFonts w:cs="Arial"/>
        </w:rPr>
      </w:pPr>
    </w:p>
    <w:p w14:paraId="1E98B36E" w14:textId="77777777" w:rsidR="005E67D5" w:rsidRDefault="005E67D5" w:rsidP="00712D65">
      <w:pPr>
        <w:jc w:val="center"/>
        <w:rPr>
          <w:rFonts w:cs="Arial"/>
        </w:rPr>
      </w:pPr>
    </w:p>
    <w:p w14:paraId="5BB4E175" w14:textId="62F0B7B5" w:rsidR="00712D65" w:rsidRDefault="00712D65" w:rsidP="00712D65">
      <w:pPr>
        <w:jc w:val="center"/>
        <w:rPr>
          <w:rFonts w:cs="Arial"/>
        </w:rPr>
      </w:pPr>
    </w:p>
    <w:p w14:paraId="47C47E09" w14:textId="77777777" w:rsidR="00712D65" w:rsidRDefault="00712D65" w:rsidP="00712D65">
      <w:pPr>
        <w:jc w:val="center"/>
        <w:rPr>
          <w:rFonts w:cs="Arial"/>
        </w:rPr>
      </w:pPr>
    </w:p>
    <w:p w14:paraId="2630404E" w14:textId="241FB340" w:rsidR="00712D65" w:rsidRDefault="00712D65" w:rsidP="00712D65">
      <w:pPr>
        <w:jc w:val="center"/>
        <w:rPr>
          <w:rFonts w:cs="Arial"/>
        </w:rPr>
      </w:pPr>
    </w:p>
    <w:p w14:paraId="6F2C5997" w14:textId="77777777" w:rsidR="00712D65" w:rsidRPr="00E53098" w:rsidRDefault="00712D65" w:rsidP="00712D65">
      <w:pPr>
        <w:jc w:val="center"/>
        <w:rPr>
          <w:rFonts w:cs="Arial"/>
        </w:rPr>
      </w:pPr>
    </w:p>
    <w:p w14:paraId="798E59A3" w14:textId="44C1502B" w:rsidR="00383554" w:rsidRPr="00E53098" w:rsidRDefault="00712D65" w:rsidP="00712D65">
      <w:pPr>
        <w:jc w:val="center"/>
        <w:rPr>
          <w:rFonts w:cs="Arial"/>
        </w:rPr>
      </w:pPr>
      <w:r>
        <w:rPr>
          <w:rFonts w:cs="Arial"/>
        </w:rPr>
        <w:t>_________________________________________</w:t>
      </w:r>
    </w:p>
    <w:p w14:paraId="6511CE54" w14:textId="70713E65" w:rsidR="007727DA" w:rsidRDefault="007727DA" w:rsidP="00712D65">
      <w:pPr>
        <w:rPr>
          <w:rFonts w:cs="Arial"/>
        </w:rPr>
      </w:pPr>
    </w:p>
    <w:p w14:paraId="132C0600" w14:textId="77777777" w:rsidR="00D37E80" w:rsidRDefault="00D37E80" w:rsidP="00712D65">
      <w:pPr>
        <w:rPr>
          <w:rFonts w:cs="Arial"/>
        </w:rPr>
        <w:sectPr w:rsidR="00D37E80" w:rsidSect="004D1D7C">
          <w:footerReference w:type="default" r:id="rId15"/>
          <w:footnotePr>
            <w:pos w:val="sectEnd"/>
          </w:footnotePr>
          <w:endnotePr>
            <w:numFmt w:val="decimal"/>
            <w:numStart w:val="0"/>
          </w:endnotePr>
          <w:pgSz w:w="12240" w:h="15840"/>
          <w:pgMar w:top="567" w:right="1797" w:bottom="1440" w:left="1797" w:header="720" w:footer="720" w:gutter="0"/>
          <w:cols w:space="720"/>
        </w:sectPr>
      </w:pPr>
    </w:p>
    <w:p w14:paraId="0D1CA4E5" w14:textId="43738F6B" w:rsidR="00E04FC3" w:rsidRDefault="007906EA" w:rsidP="00E04FC3">
      <w:pPr>
        <w:ind w:left="-1134"/>
        <w:jc w:val="both"/>
        <w:rPr>
          <w:rFonts w:cs="Arial"/>
        </w:rPr>
      </w:pPr>
      <w:r w:rsidRPr="00E53098">
        <w:rPr>
          <w:rFonts w:cs="Arial"/>
          <w:noProof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D58C470" wp14:editId="2A9CC4C0">
                <wp:simplePos x="0" y="0"/>
                <wp:positionH relativeFrom="column">
                  <wp:posOffset>1256665</wp:posOffset>
                </wp:positionH>
                <wp:positionV relativeFrom="paragraph">
                  <wp:posOffset>-144780</wp:posOffset>
                </wp:positionV>
                <wp:extent cx="4252870" cy="229684"/>
                <wp:effectExtent l="0" t="0" r="0" b="0"/>
                <wp:wrapNone/>
                <wp:docPr id="1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52870" cy="2296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E5C92F7" w14:textId="231F0E7E" w:rsidR="00196B3E" w:rsidRDefault="00196B3E" w:rsidP="00425F09">
                            <w:pPr>
                              <w:jc w:val="center"/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color w:val="808080"/>
                                <w:sz w:val="24"/>
                              </w:rPr>
                              <w:t>Justificação para a inclusão de três orientadores</w:t>
                            </w:r>
                          </w:p>
                          <w:p w14:paraId="23524B89" w14:textId="27287DC5" w:rsidR="00196B3E" w:rsidRPr="00EC269E" w:rsidRDefault="00196B3E" w:rsidP="003074A8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D58C470" id="_x0000_s1031" style="position:absolute;left:0;text-align:left;margin-left:98.95pt;margin-top:-11.4pt;width:334.85pt;height:18.1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" filled="f" stroked="f" strokeweight=".5pt">
                <v:textbox inset="1pt,1pt,1pt,1pt">
                  <w:txbxContent>
                    <w:p w14:paraId="5E5C92F7" w14:textId="231F0E7E" w:rsidR="00196B3E" w:rsidRDefault="00196B3E" w:rsidP="00425F09">
                      <w:pPr>
                        <w:jc w:val="center"/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color w:val="808080"/>
                          <w:sz w:val="24"/>
                        </w:rPr>
                        <w:t>Justificação para a inclusão de três orientadores</w:t>
                      </w:r>
                    </w:p>
                    <w:p w14:paraId="23524B89" w14:textId="27287DC5" w:rsidR="00196B3E" w:rsidRPr="00EC269E" w:rsidRDefault="00196B3E" w:rsidP="003074A8"/>
                  </w:txbxContent>
                </v:textbox>
              </v:rect>
            </w:pict>
          </mc:Fallback>
        </mc:AlternateContent>
      </w:r>
      <w:r w:rsidRPr="00E53098">
        <w:rPr>
          <w:noProof/>
          <w:lang w:eastAsia="pt-PT"/>
        </w:rPr>
        <w:drawing>
          <wp:anchor distT="0" distB="0" distL="114300" distR="114300" simplePos="0" relativeHeight="251665920" behindDoc="0" locked="0" layoutInCell="1" allowOverlap="1" wp14:anchorId="22FAE3D1" wp14:editId="78721EA2">
            <wp:simplePos x="0" y="0"/>
            <wp:positionH relativeFrom="margin">
              <wp:align>left</wp:align>
            </wp:positionH>
            <wp:positionV relativeFrom="paragraph">
              <wp:posOffset>-378460</wp:posOffset>
            </wp:positionV>
            <wp:extent cx="609600" cy="473834"/>
            <wp:effectExtent l="0" t="0" r="0" b="2540"/>
            <wp:wrapNone/>
            <wp:docPr id="22" name="Picture 1" descr="EE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E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73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A194F5" w14:textId="77777777" w:rsidR="007906EA" w:rsidRPr="00807019" w:rsidRDefault="007906EA" w:rsidP="007906EA">
      <w:pPr>
        <w:rPr>
          <w:rFonts w:cs="Arial"/>
          <w:sz w:val="12"/>
        </w:rPr>
      </w:pPr>
    </w:p>
    <w:tbl>
      <w:tblPr>
        <w:tblW w:w="10349" w:type="dxa"/>
        <w:tblLayout w:type="fixed"/>
        <w:tblLook w:val="0000" w:firstRow="0" w:lastRow="0" w:firstColumn="0" w:lastColumn="0" w:noHBand="0" w:noVBand="0"/>
      </w:tblPr>
      <w:tblGrid>
        <w:gridCol w:w="1701"/>
        <w:gridCol w:w="8648"/>
      </w:tblGrid>
      <w:tr w:rsidR="007906EA" w:rsidRPr="00E53098" w14:paraId="1831CD72" w14:textId="77777777" w:rsidTr="007906EA">
        <w:trPr>
          <w:cantSplit/>
        </w:trPr>
        <w:tc>
          <w:tcPr>
            <w:tcW w:w="1701" w:type="dxa"/>
          </w:tcPr>
          <w:p w14:paraId="2AC3BFE6" w14:textId="77777777" w:rsidR="007906EA" w:rsidRPr="00D37E80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  <w:r w:rsidRPr="00D37E80">
              <w:rPr>
                <w:rFonts w:cs="Arial"/>
                <w:b/>
              </w:rPr>
              <w:t>Orientador 1:</w:t>
            </w:r>
          </w:p>
        </w:tc>
        <w:tc>
          <w:tcPr>
            <w:tcW w:w="8648" w:type="dxa"/>
          </w:tcPr>
          <w:p w14:paraId="32A5A82E" w14:textId="5855F1AF" w:rsidR="007906EA" w:rsidRPr="007906EA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</w:rPr>
            </w:pPr>
            <w:r w:rsidRPr="007906EA">
              <w:rPr>
                <w:rFonts w:cs="Arial"/>
                <w:b/>
                <w:i/>
              </w:rPr>
              <w:fldChar w:fldCharType="begin"/>
            </w:r>
            <w:r w:rsidRPr="007906EA">
              <w:rPr>
                <w:rFonts w:cs="Arial"/>
                <w:b/>
              </w:rPr>
              <w:instrText xml:space="preserve"> REF Orientador1  \* MERGEFORMAT </w:instrText>
            </w:r>
            <w:r w:rsidRPr="007906EA">
              <w:rPr>
                <w:rFonts w:cs="Arial"/>
                <w:b/>
                <w:i/>
              </w:rPr>
              <w:fldChar w:fldCharType="separate"/>
            </w:r>
            <w:r w:rsidR="00B64F06" w:rsidRPr="00B64F06">
              <w:rPr>
                <w:rFonts w:cs="Arial"/>
                <w:b/>
                <w:noProof/>
              </w:rPr>
              <w:t>Nome do Orientador 1</w:t>
            </w:r>
            <w:r w:rsidRPr="007906EA">
              <w:rPr>
                <w:rFonts w:cs="Arial"/>
                <w:b/>
                <w:i/>
              </w:rPr>
              <w:fldChar w:fldCharType="end"/>
            </w:r>
          </w:p>
        </w:tc>
      </w:tr>
      <w:tr w:rsidR="007906EA" w:rsidRPr="00E53098" w14:paraId="23E81703" w14:textId="77777777" w:rsidTr="007906EA">
        <w:trPr>
          <w:cantSplit/>
          <w:trHeight w:val="1701"/>
        </w:trPr>
        <w:tc>
          <w:tcPr>
            <w:tcW w:w="1701" w:type="dxa"/>
          </w:tcPr>
          <w:p w14:paraId="49A354FF" w14:textId="14A37C7B" w:rsidR="007906EA" w:rsidRPr="00734B3D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  <w:r w:rsidRPr="00734B3D">
              <w:rPr>
                <w:rFonts w:cs="Arial"/>
                <w:b/>
              </w:rPr>
              <w:t>CV resumido:</w:t>
            </w:r>
          </w:p>
        </w:tc>
        <w:tc>
          <w:tcPr>
            <w:tcW w:w="8648" w:type="dxa"/>
          </w:tcPr>
          <w:p w14:paraId="1A009886" w14:textId="772DE479" w:rsidR="007906EA" w:rsidRPr="00C650FE" w:rsidRDefault="00C650FE" w:rsidP="00C650FE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/>
                  <w:textInput>
                    <w:default w:val="(CV resumido, máximo 700 carateres)"/>
                    <w:maxLength w:val="70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(CV resumido, máximo 700 carateres)</w:t>
            </w:r>
            <w:r>
              <w:rPr>
                <w:rFonts w:cs="Arial"/>
              </w:rPr>
              <w:fldChar w:fldCharType="end"/>
            </w:r>
          </w:p>
        </w:tc>
      </w:tr>
      <w:tr w:rsidR="007906EA" w:rsidRPr="00E53098" w14:paraId="38B80A3A" w14:textId="77777777" w:rsidTr="007906EA">
        <w:trPr>
          <w:cantSplit/>
          <w:trHeight w:val="1701"/>
        </w:trPr>
        <w:tc>
          <w:tcPr>
            <w:tcW w:w="1701" w:type="dxa"/>
          </w:tcPr>
          <w:p w14:paraId="19C788C3" w14:textId="0B8C114B" w:rsidR="007906EA" w:rsidRPr="00734B3D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  <w:r w:rsidRPr="00734B3D">
              <w:rPr>
                <w:rFonts w:cs="Arial"/>
                <w:b/>
              </w:rPr>
              <w:t xml:space="preserve">Competências </w:t>
            </w:r>
            <w:r w:rsidR="0093432B">
              <w:rPr>
                <w:rFonts w:cs="Arial"/>
                <w:b/>
              </w:rPr>
              <w:t>específicas</w:t>
            </w:r>
            <w:r w:rsidRPr="00734B3D">
              <w:rPr>
                <w:rFonts w:cs="Arial"/>
                <w:b/>
              </w:rPr>
              <w:t>:</w:t>
            </w:r>
          </w:p>
        </w:tc>
        <w:tc>
          <w:tcPr>
            <w:tcW w:w="8648" w:type="dxa"/>
          </w:tcPr>
          <w:p w14:paraId="16D65CEF" w14:textId="398AE522" w:rsidR="007906EA" w:rsidRPr="00734B3D" w:rsidRDefault="00C650FE" w:rsidP="00C650FE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/>
                  <w:textInput>
                    <w:default w:val="(Listar as competências específicas que irão ser fundamentais para esta orientação. As competências devem ser distintas e complementares dos restantes orientadores, máximo 700 carateres)"/>
                    <w:maxLength w:val="70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(Listar as competências específicas que irão ser fundamentais para esta orientação. As competências devem ser distintas e complementares dos restantes orientadores, máximo 700 carateres)</w:t>
            </w:r>
            <w:r>
              <w:rPr>
                <w:rFonts w:cs="Arial"/>
              </w:rPr>
              <w:fldChar w:fldCharType="end"/>
            </w:r>
          </w:p>
        </w:tc>
      </w:tr>
      <w:tr w:rsidR="007906EA" w:rsidRPr="00E53098" w14:paraId="461C7B43" w14:textId="77777777" w:rsidTr="007906EA">
        <w:trPr>
          <w:cantSplit/>
        </w:trPr>
        <w:tc>
          <w:tcPr>
            <w:tcW w:w="1701" w:type="dxa"/>
          </w:tcPr>
          <w:p w14:paraId="076D1EE7" w14:textId="77777777" w:rsidR="007906EA" w:rsidRPr="00734B3D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</w:p>
        </w:tc>
        <w:tc>
          <w:tcPr>
            <w:tcW w:w="8648" w:type="dxa"/>
          </w:tcPr>
          <w:p w14:paraId="00473081" w14:textId="77777777" w:rsidR="007906EA" w:rsidRPr="00734B3D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</w:p>
        </w:tc>
      </w:tr>
      <w:tr w:rsidR="007906EA" w:rsidRPr="00E53098" w14:paraId="393CAC61" w14:textId="77777777" w:rsidTr="007906EA">
        <w:trPr>
          <w:cantSplit/>
        </w:trPr>
        <w:tc>
          <w:tcPr>
            <w:tcW w:w="1701" w:type="dxa"/>
          </w:tcPr>
          <w:p w14:paraId="4DB18E3C" w14:textId="77777777" w:rsidR="007906EA" w:rsidRPr="00D37E80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  <w:r w:rsidRPr="00D37E80">
              <w:rPr>
                <w:rFonts w:cs="Arial"/>
                <w:b/>
              </w:rPr>
              <w:t>Orientador 2:</w:t>
            </w:r>
          </w:p>
        </w:tc>
        <w:tc>
          <w:tcPr>
            <w:tcW w:w="8648" w:type="dxa"/>
          </w:tcPr>
          <w:p w14:paraId="2FAA744E" w14:textId="30270033" w:rsidR="007906EA" w:rsidRPr="007906EA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</w:rPr>
            </w:pPr>
            <w:r w:rsidRPr="007906EA">
              <w:rPr>
                <w:rFonts w:cs="Arial"/>
                <w:b/>
                <w:i/>
              </w:rPr>
              <w:fldChar w:fldCharType="begin"/>
            </w:r>
            <w:r w:rsidRPr="007906EA">
              <w:rPr>
                <w:rFonts w:cs="Arial"/>
                <w:b/>
                <w:i/>
              </w:rPr>
              <w:instrText xml:space="preserve"> REF  Orientador2  \* MERGEFORMAT </w:instrText>
            </w:r>
            <w:r w:rsidRPr="007906EA">
              <w:rPr>
                <w:rFonts w:cs="Arial"/>
                <w:b/>
                <w:i/>
              </w:rPr>
              <w:fldChar w:fldCharType="separate"/>
            </w:r>
            <w:r w:rsidR="00B64F06" w:rsidRPr="00B64F06">
              <w:rPr>
                <w:rFonts w:cs="Arial"/>
                <w:b/>
                <w:noProof/>
              </w:rPr>
              <w:t>Nome do Orientador 2</w:t>
            </w:r>
            <w:r w:rsidRPr="007906EA">
              <w:rPr>
                <w:rFonts w:cs="Arial"/>
                <w:b/>
                <w:i/>
              </w:rPr>
              <w:fldChar w:fldCharType="end"/>
            </w:r>
          </w:p>
        </w:tc>
      </w:tr>
      <w:tr w:rsidR="007906EA" w:rsidRPr="00E53098" w14:paraId="385F459D" w14:textId="77777777" w:rsidTr="007906EA">
        <w:trPr>
          <w:cantSplit/>
          <w:trHeight w:val="1701"/>
        </w:trPr>
        <w:tc>
          <w:tcPr>
            <w:tcW w:w="1701" w:type="dxa"/>
          </w:tcPr>
          <w:p w14:paraId="67ADC91F" w14:textId="77777777" w:rsidR="007906EA" w:rsidRPr="00734B3D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  <w:r w:rsidRPr="00734B3D">
              <w:rPr>
                <w:rFonts w:cs="Arial"/>
                <w:b/>
              </w:rPr>
              <w:t>CV resumido:</w:t>
            </w:r>
          </w:p>
        </w:tc>
        <w:tc>
          <w:tcPr>
            <w:tcW w:w="8648" w:type="dxa"/>
          </w:tcPr>
          <w:p w14:paraId="110999D5" w14:textId="437958AE" w:rsidR="007906EA" w:rsidRPr="00734B3D" w:rsidRDefault="00C650FE" w:rsidP="00712D65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/>
                  <w:textInput>
                    <w:default w:val="(CV resumido, máximo 700 carateres)"/>
                    <w:maxLength w:val="70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(CV resumido, máximo 700 carateres)</w:t>
            </w:r>
            <w:r>
              <w:rPr>
                <w:rFonts w:cs="Arial"/>
              </w:rPr>
              <w:fldChar w:fldCharType="end"/>
            </w:r>
          </w:p>
        </w:tc>
      </w:tr>
      <w:tr w:rsidR="007906EA" w:rsidRPr="00E53098" w14:paraId="5FB396EE" w14:textId="77777777" w:rsidTr="007906EA">
        <w:trPr>
          <w:cantSplit/>
          <w:trHeight w:val="1701"/>
        </w:trPr>
        <w:tc>
          <w:tcPr>
            <w:tcW w:w="1701" w:type="dxa"/>
          </w:tcPr>
          <w:p w14:paraId="39FE6B95" w14:textId="400543EB" w:rsidR="007906EA" w:rsidRPr="00734B3D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  <w:r w:rsidRPr="00734B3D">
              <w:rPr>
                <w:rFonts w:cs="Arial"/>
                <w:b/>
              </w:rPr>
              <w:t xml:space="preserve">Competências </w:t>
            </w:r>
            <w:r w:rsidR="0093432B">
              <w:rPr>
                <w:rFonts w:cs="Arial"/>
                <w:b/>
              </w:rPr>
              <w:t>específicas</w:t>
            </w:r>
            <w:r w:rsidRPr="00734B3D">
              <w:rPr>
                <w:rFonts w:cs="Arial"/>
                <w:b/>
              </w:rPr>
              <w:t>:</w:t>
            </w:r>
          </w:p>
        </w:tc>
        <w:tc>
          <w:tcPr>
            <w:tcW w:w="8648" w:type="dxa"/>
          </w:tcPr>
          <w:p w14:paraId="7071FAE8" w14:textId="126250AF" w:rsidR="007906EA" w:rsidRPr="00734B3D" w:rsidRDefault="00C650FE" w:rsidP="00712D65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/>
                  <w:textInput>
                    <w:default w:val="(Listar as competências específicas que irão ser fundamentais para esta orientação. As competências devem ser distintas e complementares dos restantes orientadores, máximo 700 carateres)"/>
                    <w:maxLength w:val="70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(Listar as competências específicas que irão ser fundamentais para esta orientação. As competências devem ser distintas e complementares dos restantes orientadores, máximo 700 carateres)</w:t>
            </w:r>
            <w:r>
              <w:rPr>
                <w:rFonts w:cs="Arial"/>
              </w:rPr>
              <w:fldChar w:fldCharType="end"/>
            </w:r>
          </w:p>
        </w:tc>
      </w:tr>
      <w:tr w:rsidR="007906EA" w:rsidRPr="00E53098" w14:paraId="5C845721" w14:textId="77777777" w:rsidTr="007906EA">
        <w:trPr>
          <w:cantSplit/>
        </w:trPr>
        <w:tc>
          <w:tcPr>
            <w:tcW w:w="1701" w:type="dxa"/>
          </w:tcPr>
          <w:p w14:paraId="07B22405" w14:textId="77777777" w:rsidR="007906EA" w:rsidRPr="00734B3D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</w:p>
        </w:tc>
        <w:tc>
          <w:tcPr>
            <w:tcW w:w="8648" w:type="dxa"/>
          </w:tcPr>
          <w:p w14:paraId="581C9B72" w14:textId="77777777" w:rsidR="007906EA" w:rsidRPr="00734B3D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</w:p>
        </w:tc>
      </w:tr>
      <w:tr w:rsidR="007906EA" w:rsidRPr="00E53098" w14:paraId="17F03E31" w14:textId="77777777" w:rsidTr="007906EA">
        <w:trPr>
          <w:cantSplit/>
        </w:trPr>
        <w:tc>
          <w:tcPr>
            <w:tcW w:w="1701" w:type="dxa"/>
          </w:tcPr>
          <w:p w14:paraId="5C0F6A59" w14:textId="77777777" w:rsidR="007906EA" w:rsidRPr="00D37E80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  <w:r w:rsidRPr="00D37E80">
              <w:rPr>
                <w:rFonts w:cs="Arial"/>
                <w:b/>
              </w:rPr>
              <w:t>Orientador 3:</w:t>
            </w:r>
          </w:p>
        </w:tc>
        <w:tc>
          <w:tcPr>
            <w:tcW w:w="8648" w:type="dxa"/>
          </w:tcPr>
          <w:p w14:paraId="566FBE9C" w14:textId="6EB38600" w:rsidR="007906EA" w:rsidRPr="007906EA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  <w:b/>
              </w:rPr>
            </w:pPr>
            <w:r w:rsidRPr="007906EA">
              <w:rPr>
                <w:rFonts w:cs="Arial"/>
                <w:b/>
                <w:i/>
              </w:rPr>
              <w:fldChar w:fldCharType="begin"/>
            </w:r>
            <w:r w:rsidRPr="007906EA">
              <w:rPr>
                <w:rFonts w:cs="Arial"/>
                <w:b/>
                <w:i/>
              </w:rPr>
              <w:instrText xml:space="preserve"> REF  Orientador3  \* MERGEFORMAT </w:instrText>
            </w:r>
            <w:r w:rsidRPr="007906EA">
              <w:rPr>
                <w:rFonts w:cs="Arial"/>
                <w:b/>
                <w:i/>
              </w:rPr>
              <w:fldChar w:fldCharType="separate"/>
            </w:r>
            <w:r w:rsidR="00B64F06" w:rsidRPr="00B64F06">
              <w:rPr>
                <w:rFonts w:cs="Arial"/>
                <w:b/>
                <w:noProof/>
              </w:rPr>
              <w:t>Nome do Orientador 3</w:t>
            </w:r>
            <w:r w:rsidRPr="007906EA">
              <w:rPr>
                <w:rFonts w:cs="Arial"/>
                <w:b/>
                <w:i/>
              </w:rPr>
              <w:fldChar w:fldCharType="end"/>
            </w:r>
          </w:p>
        </w:tc>
      </w:tr>
      <w:tr w:rsidR="007906EA" w:rsidRPr="00E53098" w14:paraId="6A002005" w14:textId="77777777" w:rsidTr="007906EA">
        <w:trPr>
          <w:cantSplit/>
          <w:trHeight w:val="1701"/>
        </w:trPr>
        <w:tc>
          <w:tcPr>
            <w:tcW w:w="1701" w:type="dxa"/>
          </w:tcPr>
          <w:p w14:paraId="768E9745" w14:textId="77777777" w:rsidR="007906EA" w:rsidRPr="00734B3D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  <w:r w:rsidRPr="00734B3D">
              <w:rPr>
                <w:rFonts w:cs="Arial"/>
                <w:b/>
              </w:rPr>
              <w:t>CV resumido:</w:t>
            </w:r>
          </w:p>
        </w:tc>
        <w:tc>
          <w:tcPr>
            <w:tcW w:w="8648" w:type="dxa"/>
          </w:tcPr>
          <w:p w14:paraId="574E181E" w14:textId="766B633B" w:rsidR="007906EA" w:rsidRPr="00734B3D" w:rsidRDefault="00C650FE" w:rsidP="00712D65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/>
                  <w:textInput>
                    <w:default w:val="(CV resumido, máximo 700 carateres)"/>
                    <w:maxLength w:val="70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(CV resumido, máximo 700 carateres)</w:t>
            </w:r>
            <w:r>
              <w:rPr>
                <w:rFonts w:cs="Arial"/>
              </w:rPr>
              <w:fldChar w:fldCharType="end"/>
            </w:r>
          </w:p>
        </w:tc>
      </w:tr>
      <w:tr w:rsidR="007906EA" w:rsidRPr="00E53098" w14:paraId="3DD820A8" w14:textId="77777777" w:rsidTr="007906EA">
        <w:trPr>
          <w:cantSplit/>
          <w:trHeight w:val="1701"/>
        </w:trPr>
        <w:tc>
          <w:tcPr>
            <w:tcW w:w="1701" w:type="dxa"/>
          </w:tcPr>
          <w:p w14:paraId="21D959F4" w14:textId="5D16E3AA" w:rsidR="007906EA" w:rsidRPr="00734B3D" w:rsidRDefault="007906EA" w:rsidP="00712D65">
            <w:pPr>
              <w:tabs>
                <w:tab w:val="left" w:pos="1418"/>
                <w:tab w:val="left" w:pos="4253"/>
              </w:tabs>
              <w:spacing w:line="240" w:lineRule="atLeast"/>
              <w:rPr>
                <w:rFonts w:cs="Arial"/>
                <w:b/>
              </w:rPr>
            </w:pPr>
            <w:r w:rsidRPr="00734B3D">
              <w:rPr>
                <w:rFonts w:cs="Arial"/>
                <w:b/>
              </w:rPr>
              <w:t xml:space="preserve">Competências </w:t>
            </w:r>
            <w:r w:rsidR="0093432B">
              <w:rPr>
                <w:rFonts w:cs="Arial"/>
                <w:b/>
              </w:rPr>
              <w:t>específicas</w:t>
            </w:r>
            <w:r w:rsidRPr="00734B3D">
              <w:rPr>
                <w:rFonts w:cs="Arial"/>
                <w:b/>
              </w:rPr>
              <w:t>:</w:t>
            </w:r>
          </w:p>
        </w:tc>
        <w:tc>
          <w:tcPr>
            <w:tcW w:w="8648" w:type="dxa"/>
          </w:tcPr>
          <w:p w14:paraId="2A5C9BF7" w14:textId="760E9175" w:rsidR="007906EA" w:rsidRPr="00734B3D" w:rsidRDefault="00C650FE" w:rsidP="00712D65">
            <w:pPr>
              <w:tabs>
                <w:tab w:val="left" w:pos="1418"/>
                <w:tab w:val="left" w:pos="4253"/>
              </w:tabs>
              <w:spacing w:line="240" w:lineRule="atLeast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"/>
                  <w:enabled/>
                  <w:calcOnExit/>
                  <w:textInput>
                    <w:default w:val="(Listar as competências específicas que irão ser fundamentais para esta orientação. As competências devem ser distintas e complementares dos restantes orientadores, máximo 700 carateres)"/>
                    <w:maxLength w:val="700"/>
                  </w:textInput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(Listar as competências específicas que irão ser fundamentais para esta orientação. As competências devem ser distintas e complementares dos restantes orientadores, máximo 700 carateres)</w:t>
            </w:r>
            <w:r>
              <w:rPr>
                <w:rFonts w:cs="Arial"/>
              </w:rPr>
              <w:fldChar w:fldCharType="end"/>
            </w:r>
          </w:p>
        </w:tc>
      </w:tr>
    </w:tbl>
    <w:p w14:paraId="1A2DD4B9" w14:textId="77777777" w:rsidR="007906EA" w:rsidRPr="00807019" w:rsidRDefault="007906EA" w:rsidP="007906EA">
      <w:pPr>
        <w:jc w:val="both"/>
        <w:rPr>
          <w:rFonts w:cs="Arial"/>
          <w:sz w:val="14"/>
        </w:rPr>
      </w:pPr>
    </w:p>
    <w:p w14:paraId="63D4B7EF" w14:textId="6EB304DC" w:rsidR="00425F09" w:rsidRPr="00E53098" w:rsidRDefault="00425F09" w:rsidP="00D37E80">
      <w:pPr>
        <w:jc w:val="both"/>
        <w:rPr>
          <w:rFonts w:cs="Arial"/>
        </w:rPr>
      </w:pPr>
      <w:r w:rsidRPr="00E53098">
        <w:rPr>
          <w:rFonts w:cs="Arial"/>
        </w:rPr>
        <w:t xml:space="preserve">Data: </w:t>
      </w:r>
      <w:r>
        <w:rPr>
          <w:rFonts w:cs="Arial"/>
        </w:rPr>
        <w:fldChar w:fldCharType="begin">
          <w:ffData>
            <w:name w:val="dia_PD"/>
            <w:enabled/>
            <w:calcOnExit/>
            <w:textInput>
              <w:default w:val="    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 xml:space="preserve">    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E53098">
        <w:rPr>
          <w:rFonts w:cs="Arial"/>
        </w:rPr>
        <w:t>/</w:t>
      </w:r>
      <w:r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dia_centro"/>
            <w:enabled/>
            <w:calcOnExit/>
            <w:textInput>
              <w:default w:val="    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 xml:space="preserve">    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 w:rsidRPr="00E53098">
        <w:rPr>
          <w:rFonts w:cs="Arial"/>
        </w:rPr>
        <w:t>/</w:t>
      </w:r>
      <w:r>
        <w:rPr>
          <w:rFonts w:cs="Arial"/>
        </w:rPr>
        <w:t xml:space="preserve"> </w:t>
      </w:r>
      <w:r>
        <w:rPr>
          <w:rFonts w:cs="Arial"/>
        </w:rPr>
        <w:fldChar w:fldCharType="begin">
          <w:ffData>
            <w:name w:val="ano_PD"/>
            <w:enabled/>
            <w:calcOnExit/>
            <w:textInput>
              <w:default w:val="        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 xml:space="preserve">        </w:t>
      </w:r>
      <w:r>
        <w:rPr>
          <w:rFonts w:cs="Arial"/>
        </w:rPr>
        <w:fldChar w:fldCharType="end"/>
      </w:r>
    </w:p>
    <w:p w14:paraId="05F4C36F" w14:textId="77777777" w:rsidR="00807019" w:rsidRDefault="00807019" w:rsidP="00807019">
      <w:pPr>
        <w:jc w:val="both"/>
        <w:rPr>
          <w:rFonts w:cs="Arial"/>
        </w:rPr>
      </w:pPr>
    </w:p>
    <w:p w14:paraId="24C53E52" w14:textId="25EF8DDD" w:rsidR="002D2A06" w:rsidRDefault="00425F09" w:rsidP="00807019">
      <w:pPr>
        <w:jc w:val="both"/>
        <w:rPr>
          <w:rFonts w:cs="Arial"/>
        </w:rPr>
      </w:pPr>
      <w:r w:rsidRPr="00E53098">
        <w:rPr>
          <w:rFonts w:cs="Arial"/>
        </w:rPr>
        <w:t>O</w:t>
      </w:r>
      <w:r w:rsidR="00734B3D">
        <w:rPr>
          <w:rFonts w:cs="Arial"/>
        </w:rPr>
        <w:t>s</w:t>
      </w:r>
      <w:r w:rsidRPr="00E53098">
        <w:rPr>
          <w:rFonts w:cs="Arial"/>
        </w:rPr>
        <w:t xml:space="preserve"> </w:t>
      </w:r>
      <w:r w:rsidR="00734B3D">
        <w:rPr>
          <w:rFonts w:cs="Arial"/>
        </w:rPr>
        <w:t>Orientadores</w:t>
      </w:r>
      <w:r w:rsidRPr="00E53098">
        <w:rPr>
          <w:rFonts w:cs="Arial"/>
        </w:rPr>
        <w:t xml:space="preserve"> do </w:t>
      </w:r>
      <w:r w:rsidR="00734B3D">
        <w:rPr>
          <w:rFonts w:cs="Arial"/>
        </w:rPr>
        <w:t>estudante</w:t>
      </w:r>
      <w:r w:rsidR="002D2A06">
        <w:rPr>
          <w:rFonts w:cs="Arial"/>
        </w:rPr>
        <w:t>,</w:t>
      </w:r>
    </w:p>
    <w:p w14:paraId="7222152C" w14:textId="77777777" w:rsidR="00807019" w:rsidRPr="00807019" w:rsidRDefault="00807019" w:rsidP="00807019">
      <w:pPr>
        <w:jc w:val="both"/>
        <w:rPr>
          <w:rFonts w:cs="Arial"/>
          <w:sz w:val="14"/>
        </w:rPr>
      </w:pPr>
    </w:p>
    <w:tbl>
      <w:tblPr>
        <w:tblStyle w:val="TableGrid"/>
        <w:tblW w:w="10432" w:type="dxa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8"/>
        <w:gridCol w:w="284"/>
        <w:gridCol w:w="3288"/>
        <w:gridCol w:w="284"/>
        <w:gridCol w:w="3288"/>
      </w:tblGrid>
      <w:tr w:rsidR="00807019" w14:paraId="4F3BDB37" w14:textId="77777777" w:rsidTr="007906EA">
        <w:trPr>
          <w:trHeight w:val="268"/>
          <w:jc w:val="center"/>
        </w:trPr>
        <w:tc>
          <w:tcPr>
            <w:tcW w:w="3288" w:type="dxa"/>
          </w:tcPr>
          <w:p w14:paraId="3DDC4E5C" w14:textId="3F4500CF" w:rsidR="00807019" w:rsidRPr="002D2A06" w:rsidRDefault="00807019" w:rsidP="007906EA">
            <w:pPr>
              <w:jc w:val="center"/>
              <w:rPr>
                <w:rFonts w:cs="Arial"/>
                <w:b/>
              </w:rPr>
            </w:pPr>
            <w:r w:rsidRPr="002D2A06">
              <w:rPr>
                <w:rFonts w:cs="Arial"/>
                <w:b/>
              </w:rPr>
              <w:t>Orientador 1</w:t>
            </w:r>
          </w:p>
        </w:tc>
        <w:tc>
          <w:tcPr>
            <w:tcW w:w="284" w:type="dxa"/>
            <w:tcBorders>
              <w:bottom w:val="nil"/>
            </w:tcBorders>
          </w:tcPr>
          <w:p w14:paraId="6A6A3AD9" w14:textId="77777777" w:rsidR="00807019" w:rsidRPr="002D2A06" w:rsidRDefault="00807019" w:rsidP="007906EA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288" w:type="dxa"/>
          </w:tcPr>
          <w:p w14:paraId="47B6FC2F" w14:textId="23E6DAF2" w:rsidR="00807019" w:rsidRPr="002D2A06" w:rsidRDefault="00807019" w:rsidP="007906EA">
            <w:pPr>
              <w:jc w:val="center"/>
              <w:rPr>
                <w:rFonts w:cs="Arial"/>
                <w:b/>
              </w:rPr>
            </w:pPr>
            <w:r w:rsidRPr="002D2A06">
              <w:rPr>
                <w:rFonts w:cs="Arial"/>
                <w:b/>
              </w:rPr>
              <w:t>Orientador 2</w:t>
            </w:r>
          </w:p>
        </w:tc>
        <w:tc>
          <w:tcPr>
            <w:tcW w:w="284" w:type="dxa"/>
            <w:tcBorders>
              <w:bottom w:val="nil"/>
            </w:tcBorders>
          </w:tcPr>
          <w:p w14:paraId="06CD4C87" w14:textId="77777777" w:rsidR="00807019" w:rsidRPr="002D2A06" w:rsidRDefault="00807019" w:rsidP="007906EA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3288" w:type="dxa"/>
          </w:tcPr>
          <w:p w14:paraId="51F56BF8" w14:textId="1B14C4C4" w:rsidR="00807019" w:rsidRPr="002D2A06" w:rsidRDefault="00807019" w:rsidP="007906EA">
            <w:pPr>
              <w:jc w:val="center"/>
              <w:rPr>
                <w:rFonts w:cs="Arial"/>
                <w:b/>
              </w:rPr>
            </w:pPr>
            <w:r w:rsidRPr="002D2A06">
              <w:rPr>
                <w:rFonts w:cs="Arial"/>
                <w:b/>
              </w:rPr>
              <w:t>Orientador 3</w:t>
            </w:r>
          </w:p>
        </w:tc>
      </w:tr>
      <w:tr w:rsidR="00807019" w14:paraId="7B3015CF" w14:textId="77777777" w:rsidTr="007906EA">
        <w:trPr>
          <w:trHeight w:val="1134"/>
          <w:jc w:val="center"/>
        </w:trPr>
        <w:tc>
          <w:tcPr>
            <w:tcW w:w="3288" w:type="dxa"/>
          </w:tcPr>
          <w:p w14:paraId="4655A9D1" w14:textId="7B445B06" w:rsidR="00807019" w:rsidRDefault="00807019" w:rsidP="007906EA">
            <w:pPr>
              <w:jc w:val="both"/>
              <w:rPr>
                <w:rFonts w:cs="Arial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77040E9" w14:textId="77777777" w:rsidR="00807019" w:rsidRDefault="00807019" w:rsidP="007906EA">
            <w:pPr>
              <w:jc w:val="both"/>
              <w:rPr>
                <w:rFonts w:cs="Arial"/>
              </w:rPr>
            </w:pPr>
          </w:p>
        </w:tc>
        <w:tc>
          <w:tcPr>
            <w:tcW w:w="3288" w:type="dxa"/>
          </w:tcPr>
          <w:p w14:paraId="5F6092C9" w14:textId="086074DF" w:rsidR="00807019" w:rsidRDefault="00807019" w:rsidP="007906EA">
            <w:pPr>
              <w:jc w:val="both"/>
              <w:rPr>
                <w:rFonts w:cs="Arial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575C4F6" w14:textId="77777777" w:rsidR="00807019" w:rsidRDefault="00807019" w:rsidP="007906EA">
            <w:pPr>
              <w:jc w:val="both"/>
              <w:rPr>
                <w:rFonts w:cs="Arial"/>
              </w:rPr>
            </w:pPr>
          </w:p>
        </w:tc>
        <w:tc>
          <w:tcPr>
            <w:tcW w:w="3288" w:type="dxa"/>
          </w:tcPr>
          <w:p w14:paraId="16EC1D63" w14:textId="0CFD88CC" w:rsidR="00807019" w:rsidRDefault="00807019" w:rsidP="007906EA">
            <w:pPr>
              <w:jc w:val="both"/>
              <w:rPr>
                <w:rFonts w:cs="Arial"/>
              </w:rPr>
            </w:pPr>
          </w:p>
        </w:tc>
      </w:tr>
    </w:tbl>
    <w:p w14:paraId="4C91F41B" w14:textId="27041804" w:rsidR="00425F09" w:rsidRPr="007906EA" w:rsidRDefault="00425F09" w:rsidP="00E04FC3">
      <w:pPr>
        <w:rPr>
          <w:rFonts w:cs="Arial"/>
          <w:sz w:val="8"/>
        </w:rPr>
      </w:pPr>
    </w:p>
    <w:sectPr w:rsidR="00425F09" w:rsidRPr="007906EA" w:rsidSect="00B12BAE">
      <w:headerReference w:type="default" r:id="rId17"/>
      <w:footerReference w:type="default" r:id="rId18"/>
      <w:footnotePr>
        <w:pos w:val="sectEnd"/>
      </w:footnotePr>
      <w:endnotePr>
        <w:numFmt w:val="decimal"/>
        <w:numStart w:val="0"/>
      </w:endnotePr>
      <w:pgSz w:w="12240" w:h="15840" w:code="1"/>
      <w:pgMar w:top="851" w:right="964" w:bottom="284" w:left="964" w:header="720" w:footer="1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2B07A" w14:textId="77777777" w:rsidR="0015101E" w:rsidRDefault="0015101E">
      <w:r>
        <w:separator/>
      </w:r>
    </w:p>
  </w:endnote>
  <w:endnote w:type="continuationSeparator" w:id="0">
    <w:p w14:paraId="33C357FE" w14:textId="77777777" w:rsidR="0015101E" w:rsidRDefault="00151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sGotT">
    <w:panose1 w:val="00000000000000000000"/>
    <w:charset w:val="00"/>
    <w:family w:val="auto"/>
    <w:pitch w:val="variable"/>
    <w:sig w:usb0="800000AF" w:usb1="0000204A" w:usb2="00000000" w:usb3="00000000" w:csb0="0000001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wsGotTLig">
    <w:panose1 w:val="00000000000000000000"/>
    <w:charset w:val="00"/>
    <w:family w:val="auto"/>
    <w:pitch w:val="variable"/>
    <w:sig w:usb0="800000AF" w:usb1="0000204A" w:usb2="00000000" w:usb3="00000000" w:csb0="000000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1168" w:type="dxa"/>
      <w:tblLayout w:type="fixed"/>
      <w:tblLook w:val="0000" w:firstRow="0" w:lastRow="0" w:firstColumn="0" w:lastColumn="0" w:noHBand="0" w:noVBand="0"/>
    </w:tblPr>
    <w:tblGrid>
      <w:gridCol w:w="11199"/>
    </w:tblGrid>
    <w:tr w:rsidR="00196B3E" w14:paraId="092CAD6C" w14:textId="77777777">
      <w:tc>
        <w:tcPr>
          <w:tcW w:w="11199" w:type="dxa"/>
        </w:tcPr>
        <w:p w14:paraId="58C498F4" w14:textId="77777777" w:rsidR="00196B3E" w:rsidRDefault="00196B3E">
          <w:pPr>
            <w:pStyle w:val="Footer"/>
          </w:pPr>
        </w:p>
      </w:tc>
    </w:tr>
  </w:tbl>
  <w:p w14:paraId="1205C77A" w14:textId="77777777" w:rsidR="00196B3E" w:rsidRDefault="00196B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1168" w:type="dxa"/>
      <w:tblLayout w:type="fixed"/>
      <w:tblLook w:val="0000" w:firstRow="0" w:lastRow="0" w:firstColumn="0" w:lastColumn="0" w:noHBand="0" w:noVBand="0"/>
    </w:tblPr>
    <w:tblGrid>
      <w:gridCol w:w="11199"/>
    </w:tblGrid>
    <w:tr w:rsidR="00196B3E" w14:paraId="16B0C746" w14:textId="77777777">
      <w:tc>
        <w:tcPr>
          <w:tcW w:w="11199" w:type="dxa"/>
        </w:tcPr>
        <w:p w14:paraId="4E5B113A" w14:textId="77777777" w:rsidR="00196B3E" w:rsidRDefault="00196B3E">
          <w:pPr>
            <w:pStyle w:val="Footer"/>
          </w:pPr>
        </w:p>
      </w:tc>
    </w:tr>
  </w:tbl>
  <w:p w14:paraId="16D97CCF" w14:textId="77777777" w:rsidR="00196B3E" w:rsidRDefault="00196B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C8F45" w14:textId="77777777" w:rsidR="00196B3E" w:rsidRDefault="00196B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0CFFBB" w14:textId="77777777" w:rsidR="0015101E" w:rsidRDefault="0015101E">
      <w:r>
        <w:separator/>
      </w:r>
    </w:p>
  </w:footnote>
  <w:footnote w:type="continuationSeparator" w:id="0">
    <w:p w14:paraId="0C89E62A" w14:textId="77777777" w:rsidR="0015101E" w:rsidRDefault="00151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79073" w14:textId="77777777" w:rsidR="00196B3E" w:rsidRDefault="00196B3E">
    <w:pPr>
      <w:pStyle w:val="Header"/>
    </w:pPr>
  </w:p>
  <w:p w14:paraId="21AD7979" w14:textId="77777777" w:rsidR="00196B3E" w:rsidRDefault="00196B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E33D9B" w14:textId="77777777" w:rsidR="00196B3E" w:rsidRPr="008864BA" w:rsidRDefault="00196B3E" w:rsidP="008864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5A990" w14:textId="77777777" w:rsidR="00196B3E" w:rsidRPr="008864BA" w:rsidRDefault="00196B3E" w:rsidP="008864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C37C8"/>
    <w:multiLevelType w:val="hybridMultilevel"/>
    <w:tmpl w:val="69AEC462"/>
    <w:lvl w:ilvl="0" w:tplc="85C66D7A">
      <w:start w:val="3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9042E7"/>
    <w:multiLevelType w:val="hybridMultilevel"/>
    <w:tmpl w:val="CB96E9A0"/>
    <w:lvl w:ilvl="0" w:tplc="0409000F">
      <w:start w:val="1"/>
      <w:numFmt w:val="decimal"/>
      <w:lvlText w:val="%1."/>
      <w:lvlJc w:val="left"/>
      <w:pPr>
        <w:tabs>
          <w:tab w:val="num" w:pos="1001"/>
        </w:tabs>
        <w:ind w:left="1001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1"/>
        </w:tabs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hanging="180"/>
      </w:pPr>
    </w:lvl>
  </w:abstractNum>
  <w:abstractNum w:abstractNumId="3" w15:restartNumberingAfterBreak="0">
    <w:nsid w:val="1DB27EE3"/>
    <w:multiLevelType w:val="hybridMultilevel"/>
    <w:tmpl w:val="5D1ED90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A3525"/>
    <w:multiLevelType w:val="hybridMultilevel"/>
    <w:tmpl w:val="16D8A6C4"/>
    <w:lvl w:ilvl="0" w:tplc="87B0121C">
      <w:numFmt w:val="bullet"/>
      <w:lvlText w:val=""/>
      <w:lvlJc w:val="left"/>
      <w:pPr>
        <w:tabs>
          <w:tab w:val="num" w:pos="2912"/>
        </w:tabs>
        <w:ind w:left="2912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B409BB"/>
    <w:multiLevelType w:val="hybridMultilevel"/>
    <w:tmpl w:val="11EC1180"/>
    <w:lvl w:ilvl="0" w:tplc="04090001">
      <w:start w:val="1"/>
      <w:numFmt w:val="bullet"/>
      <w:lvlText w:val=""/>
      <w:lvlJc w:val="left"/>
      <w:pPr>
        <w:tabs>
          <w:tab w:val="num" w:pos="1001"/>
        </w:tabs>
        <w:ind w:left="1001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1"/>
        </w:tabs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1"/>
        </w:tabs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1"/>
        </w:tabs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1"/>
        </w:tabs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1"/>
        </w:tabs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1"/>
        </w:tabs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1"/>
        </w:tabs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1"/>
        </w:tabs>
        <w:ind w:left="6761" w:hanging="180"/>
      </w:pPr>
    </w:lvl>
  </w:abstractNum>
  <w:abstractNum w:abstractNumId="6" w15:restartNumberingAfterBreak="0">
    <w:nsid w:val="58F035A6"/>
    <w:multiLevelType w:val="multilevel"/>
    <w:tmpl w:val="CB96E9A0"/>
    <w:lvl w:ilvl="0">
      <w:start w:val="1"/>
      <w:numFmt w:val="decimal"/>
      <w:lvlText w:val="%1."/>
      <w:lvlJc w:val="left"/>
      <w:pPr>
        <w:tabs>
          <w:tab w:val="num" w:pos="1001"/>
        </w:tabs>
        <w:ind w:left="1001" w:hanging="360"/>
      </w:pPr>
    </w:lvl>
    <w:lvl w:ilvl="1">
      <w:start w:val="1"/>
      <w:numFmt w:val="lowerLetter"/>
      <w:lvlText w:val="%2."/>
      <w:lvlJc w:val="left"/>
      <w:pPr>
        <w:tabs>
          <w:tab w:val="num" w:pos="1721"/>
        </w:tabs>
        <w:ind w:left="1721" w:hanging="360"/>
      </w:pPr>
    </w:lvl>
    <w:lvl w:ilvl="2">
      <w:start w:val="1"/>
      <w:numFmt w:val="lowerRoman"/>
      <w:lvlText w:val="%3."/>
      <w:lvlJc w:val="right"/>
      <w:pPr>
        <w:tabs>
          <w:tab w:val="num" w:pos="2441"/>
        </w:tabs>
        <w:ind w:left="2441" w:hanging="180"/>
      </w:pPr>
    </w:lvl>
    <w:lvl w:ilvl="3">
      <w:start w:val="1"/>
      <w:numFmt w:val="decimal"/>
      <w:lvlText w:val="%4."/>
      <w:lvlJc w:val="left"/>
      <w:pPr>
        <w:tabs>
          <w:tab w:val="num" w:pos="3161"/>
        </w:tabs>
        <w:ind w:left="3161" w:hanging="360"/>
      </w:pPr>
    </w:lvl>
    <w:lvl w:ilvl="4">
      <w:start w:val="1"/>
      <w:numFmt w:val="lowerLetter"/>
      <w:lvlText w:val="%5."/>
      <w:lvlJc w:val="left"/>
      <w:pPr>
        <w:tabs>
          <w:tab w:val="num" w:pos="3881"/>
        </w:tabs>
        <w:ind w:left="3881" w:hanging="360"/>
      </w:pPr>
    </w:lvl>
    <w:lvl w:ilvl="5">
      <w:start w:val="1"/>
      <w:numFmt w:val="lowerRoman"/>
      <w:lvlText w:val="%6."/>
      <w:lvlJc w:val="right"/>
      <w:pPr>
        <w:tabs>
          <w:tab w:val="num" w:pos="4601"/>
        </w:tabs>
        <w:ind w:left="4601" w:hanging="180"/>
      </w:pPr>
    </w:lvl>
    <w:lvl w:ilvl="6">
      <w:start w:val="1"/>
      <w:numFmt w:val="decimal"/>
      <w:lvlText w:val="%7."/>
      <w:lvlJc w:val="left"/>
      <w:pPr>
        <w:tabs>
          <w:tab w:val="num" w:pos="5321"/>
        </w:tabs>
        <w:ind w:left="5321" w:hanging="360"/>
      </w:pPr>
    </w:lvl>
    <w:lvl w:ilvl="7">
      <w:start w:val="1"/>
      <w:numFmt w:val="lowerLetter"/>
      <w:lvlText w:val="%8."/>
      <w:lvlJc w:val="left"/>
      <w:pPr>
        <w:tabs>
          <w:tab w:val="num" w:pos="6041"/>
        </w:tabs>
        <w:ind w:left="6041" w:hanging="360"/>
      </w:pPr>
    </w:lvl>
    <w:lvl w:ilvl="8">
      <w:start w:val="1"/>
      <w:numFmt w:val="lowerRoman"/>
      <w:lvlText w:val="%9."/>
      <w:lvlJc w:val="right"/>
      <w:pPr>
        <w:tabs>
          <w:tab w:val="num" w:pos="6761"/>
        </w:tabs>
        <w:ind w:left="6761" w:hanging="180"/>
      </w:pPr>
    </w:lvl>
  </w:abstractNum>
  <w:abstractNum w:abstractNumId="7" w15:restartNumberingAfterBreak="0">
    <w:nsid w:val="633B22B3"/>
    <w:multiLevelType w:val="hybridMultilevel"/>
    <w:tmpl w:val="433844D0"/>
    <w:lvl w:ilvl="0" w:tplc="87B0121C">
      <w:numFmt w:val="bullet"/>
      <w:lvlText w:val=""/>
      <w:lvlJc w:val="left"/>
      <w:pPr>
        <w:tabs>
          <w:tab w:val="num" w:pos="2912"/>
        </w:tabs>
        <w:ind w:left="2912" w:hanging="360"/>
      </w:pPr>
      <w:rPr>
        <w:rFonts w:ascii="Webdings" w:eastAsia="Times New Roman" w:hAnsi="Webding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32"/>
        </w:tabs>
        <w:ind w:left="3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52"/>
        </w:tabs>
        <w:ind w:left="4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72"/>
        </w:tabs>
        <w:ind w:left="5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92"/>
        </w:tabs>
        <w:ind w:left="5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512"/>
        </w:tabs>
        <w:ind w:left="6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32"/>
        </w:tabs>
        <w:ind w:left="7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52"/>
        </w:tabs>
        <w:ind w:left="7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72"/>
        </w:tabs>
        <w:ind w:left="8672" w:hanging="360"/>
      </w:pPr>
      <w:rPr>
        <w:rFonts w:ascii="Wingdings" w:hAnsi="Wingdings" w:hint="default"/>
      </w:rPr>
    </w:lvl>
  </w:abstractNum>
  <w:abstractNum w:abstractNumId="8" w15:restartNumberingAfterBreak="0">
    <w:nsid w:val="6CB4105A"/>
    <w:multiLevelType w:val="hybridMultilevel"/>
    <w:tmpl w:val="03BC8718"/>
    <w:lvl w:ilvl="0" w:tplc="04090003">
      <w:start w:val="1"/>
      <w:numFmt w:val="bullet"/>
      <w:lvlText w:val="o"/>
      <w:lvlJc w:val="left"/>
      <w:pPr>
        <w:tabs>
          <w:tab w:val="num" w:pos="643"/>
        </w:tabs>
        <w:ind w:left="643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3"/>
        </w:tabs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3"/>
        </w:tabs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3"/>
        </w:tabs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3"/>
        </w:tabs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3"/>
        </w:tabs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3"/>
        </w:tabs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3"/>
        </w:tabs>
        <w:ind w:left="6403" w:hanging="360"/>
      </w:pPr>
      <w:rPr>
        <w:rFonts w:ascii="Wingdings" w:hAnsi="Wingdings" w:hint="default"/>
      </w:rPr>
    </w:lvl>
  </w:abstractNum>
  <w:num w:numId="1" w16cid:durableId="14674483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600990050">
    <w:abstractNumId w:val="7"/>
  </w:num>
  <w:num w:numId="3" w16cid:durableId="1685015787">
    <w:abstractNumId w:val="4"/>
  </w:num>
  <w:num w:numId="4" w16cid:durableId="573243550">
    <w:abstractNumId w:val="2"/>
  </w:num>
  <w:num w:numId="5" w16cid:durableId="231164588">
    <w:abstractNumId w:val="6"/>
  </w:num>
  <w:num w:numId="6" w16cid:durableId="412512374">
    <w:abstractNumId w:val="5"/>
  </w:num>
  <w:num w:numId="7" w16cid:durableId="1388069524">
    <w:abstractNumId w:val="8"/>
  </w:num>
  <w:num w:numId="8" w16cid:durableId="1951859360">
    <w:abstractNumId w:val="3"/>
  </w:num>
  <w:num w:numId="9" w16cid:durableId="19325459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DA5"/>
    <w:rsid w:val="00004F24"/>
    <w:rsid w:val="00005C07"/>
    <w:rsid w:val="00022EBE"/>
    <w:rsid w:val="00025643"/>
    <w:rsid w:val="00025AB9"/>
    <w:rsid w:val="000274CD"/>
    <w:rsid w:val="0003206B"/>
    <w:rsid w:val="00051538"/>
    <w:rsid w:val="000516EC"/>
    <w:rsid w:val="00065286"/>
    <w:rsid w:val="000705E1"/>
    <w:rsid w:val="000711D6"/>
    <w:rsid w:val="00071393"/>
    <w:rsid w:val="0007342E"/>
    <w:rsid w:val="00073F96"/>
    <w:rsid w:val="00096953"/>
    <w:rsid w:val="00097098"/>
    <w:rsid w:val="000A11F4"/>
    <w:rsid w:val="000A19BB"/>
    <w:rsid w:val="000A26B5"/>
    <w:rsid w:val="000A396A"/>
    <w:rsid w:val="000A438C"/>
    <w:rsid w:val="000A57E9"/>
    <w:rsid w:val="000A7C60"/>
    <w:rsid w:val="000B5F2E"/>
    <w:rsid w:val="000B651F"/>
    <w:rsid w:val="000C09DF"/>
    <w:rsid w:val="000C0ACE"/>
    <w:rsid w:val="000C1422"/>
    <w:rsid w:val="000D6DC2"/>
    <w:rsid w:val="000E25AE"/>
    <w:rsid w:val="000E5F7F"/>
    <w:rsid w:val="000F15F8"/>
    <w:rsid w:val="000F487E"/>
    <w:rsid w:val="00106BD3"/>
    <w:rsid w:val="00106E93"/>
    <w:rsid w:val="00111190"/>
    <w:rsid w:val="00116E16"/>
    <w:rsid w:val="0012333D"/>
    <w:rsid w:val="001337E1"/>
    <w:rsid w:val="00133E25"/>
    <w:rsid w:val="0015101E"/>
    <w:rsid w:val="001621DC"/>
    <w:rsid w:val="00165342"/>
    <w:rsid w:val="00174DCF"/>
    <w:rsid w:val="0017503C"/>
    <w:rsid w:val="00180E12"/>
    <w:rsid w:val="0018269F"/>
    <w:rsid w:val="00195249"/>
    <w:rsid w:val="00196B3E"/>
    <w:rsid w:val="001A0838"/>
    <w:rsid w:val="001A7C03"/>
    <w:rsid w:val="001C40EC"/>
    <w:rsid w:val="001E519C"/>
    <w:rsid w:val="001E6E42"/>
    <w:rsid w:val="001E7561"/>
    <w:rsid w:val="001F2CB5"/>
    <w:rsid w:val="001F37C9"/>
    <w:rsid w:val="001F5747"/>
    <w:rsid w:val="001F6DA5"/>
    <w:rsid w:val="00200FC5"/>
    <w:rsid w:val="00207792"/>
    <w:rsid w:val="00212EE6"/>
    <w:rsid w:val="0021553A"/>
    <w:rsid w:val="00222435"/>
    <w:rsid w:val="00223B0C"/>
    <w:rsid w:val="00236316"/>
    <w:rsid w:val="0024674B"/>
    <w:rsid w:val="00261BD1"/>
    <w:rsid w:val="002700ED"/>
    <w:rsid w:val="00284A4A"/>
    <w:rsid w:val="002859EA"/>
    <w:rsid w:val="00285F9A"/>
    <w:rsid w:val="00286A08"/>
    <w:rsid w:val="00292EA1"/>
    <w:rsid w:val="002A6A33"/>
    <w:rsid w:val="002A7604"/>
    <w:rsid w:val="002B2C77"/>
    <w:rsid w:val="002B576F"/>
    <w:rsid w:val="002C5BA4"/>
    <w:rsid w:val="002D2A06"/>
    <w:rsid w:val="002D3D59"/>
    <w:rsid w:val="002D52D3"/>
    <w:rsid w:val="002F3F40"/>
    <w:rsid w:val="002F6568"/>
    <w:rsid w:val="003002E2"/>
    <w:rsid w:val="003022DB"/>
    <w:rsid w:val="003074A8"/>
    <w:rsid w:val="00311D16"/>
    <w:rsid w:val="00313D71"/>
    <w:rsid w:val="00316992"/>
    <w:rsid w:val="003201AA"/>
    <w:rsid w:val="00320B15"/>
    <w:rsid w:val="00323BCE"/>
    <w:rsid w:val="00327543"/>
    <w:rsid w:val="00331BDF"/>
    <w:rsid w:val="00333926"/>
    <w:rsid w:val="00333A7B"/>
    <w:rsid w:val="003366CD"/>
    <w:rsid w:val="003475FB"/>
    <w:rsid w:val="0035716B"/>
    <w:rsid w:val="00360C39"/>
    <w:rsid w:val="0037247C"/>
    <w:rsid w:val="00383554"/>
    <w:rsid w:val="0038435D"/>
    <w:rsid w:val="00386D5B"/>
    <w:rsid w:val="003A1F04"/>
    <w:rsid w:val="003A568C"/>
    <w:rsid w:val="003B30B5"/>
    <w:rsid w:val="003C40DE"/>
    <w:rsid w:val="003C5F8C"/>
    <w:rsid w:val="003C784C"/>
    <w:rsid w:val="003D2DC0"/>
    <w:rsid w:val="003D6002"/>
    <w:rsid w:val="003E0B62"/>
    <w:rsid w:val="003E2F23"/>
    <w:rsid w:val="003F3477"/>
    <w:rsid w:val="00407B31"/>
    <w:rsid w:val="0041452A"/>
    <w:rsid w:val="00422054"/>
    <w:rsid w:val="004244A6"/>
    <w:rsid w:val="00425F09"/>
    <w:rsid w:val="00431DB8"/>
    <w:rsid w:val="0043547C"/>
    <w:rsid w:val="00435CD2"/>
    <w:rsid w:val="00436A74"/>
    <w:rsid w:val="0044508D"/>
    <w:rsid w:val="00445F3B"/>
    <w:rsid w:val="00451909"/>
    <w:rsid w:val="00451D01"/>
    <w:rsid w:val="00451DFF"/>
    <w:rsid w:val="00456186"/>
    <w:rsid w:val="0046033A"/>
    <w:rsid w:val="00462853"/>
    <w:rsid w:val="004718AF"/>
    <w:rsid w:val="00475001"/>
    <w:rsid w:val="00480217"/>
    <w:rsid w:val="00480BDD"/>
    <w:rsid w:val="0048406D"/>
    <w:rsid w:val="004858EF"/>
    <w:rsid w:val="0048772E"/>
    <w:rsid w:val="00490636"/>
    <w:rsid w:val="004963F4"/>
    <w:rsid w:val="004974D9"/>
    <w:rsid w:val="004B3EA9"/>
    <w:rsid w:val="004C5421"/>
    <w:rsid w:val="004D1D7C"/>
    <w:rsid w:val="004D572A"/>
    <w:rsid w:val="004E0D56"/>
    <w:rsid w:val="004E5C31"/>
    <w:rsid w:val="004F39C8"/>
    <w:rsid w:val="005031CE"/>
    <w:rsid w:val="00520904"/>
    <w:rsid w:val="00523D96"/>
    <w:rsid w:val="005255A6"/>
    <w:rsid w:val="00532DDA"/>
    <w:rsid w:val="00534368"/>
    <w:rsid w:val="00541156"/>
    <w:rsid w:val="00561FCC"/>
    <w:rsid w:val="00567791"/>
    <w:rsid w:val="00567ECD"/>
    <w:rsid w:val="00571F25"/>
    <w:rsid w:val="00591CAE"/>
    <w:rsid w:val="005951AD"/>
    <w:rsid w:val="005A4CD5"/>
    <w:rsid w:val="005B1BE4"/>
    <w:rsid w:val="005B7B30"/>
    <w:rsid w:val="005C11FB"/>
    <w:rsid w:val="005C5AF0"/>
    <w:rsid w:val="005D08F4"/>
    <w:rsid w:val="005D3845"/>
    <w:rsid w:val="005E36E1"/>
    <w:rsid w:val="005E3FE4"/>
    <w:rsid w:val="005E67D5"/>
    <w:rsid w:val="005E7A3B"/>
    <w:rsid w:val="005F23A1"/>
    <w:rsid w:val="005F4C71"/>
    <w:rsid w:val="005F4EB5"/>
    <w:rsid w:val="0060433C"/>
    <w:rsid w:val="006126BE"/>
    <w:rsid w:val="006260EE"/>
    <w:rsid w:val="00627CD5"/>
    <w:rsid w:val="0063050B"/>
    <w:rsid w:val="0063397B"/>
    <w:rsid w:val="00641646"/>
    <w:rsid w:val="00647AE1"/>
    <w:rsid w:val="00653B7B"/>
    <w:rsid w:val="00655224"/>
    <w:rsid w:val="00660137"/>
    <w:rsid w:val="006659BB"/>
    <w:rsid w:val="006759E1"/>
    <w:rsid w:val="00682D20"/>
    <w:rsid w:val="00686112"/>
    <w:rsid w:val="00693E2A"/>
    <w:rsid w:val="0069573E"/>
    <w:rsid w:val="006A3D38"/>
    <w:rsid w:val="006B24AA"/>
    <w:rsid w:val="006B484D"/>
    <w:rsid w:val="006B659F"/>
    <w:rsid w:val="006D0360"/>
    <w:rsid w:val="006D5269"/>
    <w:rsid w:val="006E2862"/>
    <w:rsid w:val="006F6B38"/>
    <w:rsid w:val="0070024C"/>
    <w:rsid w:val="00701729"/>
    <w:rsid w:val="007022E5"/>
    <w:rsid w:val="00704F1D"/>
    <w:rsid w:val="00705593"/>
    <w:rsid w:val="007061AF"/>
    <w:rsid w:val="00712031"/>
    <w:rsid w:val="00712D65"/>
    <w:rsid w:val="0071407B"/>
    <w:rsid w:val="0071558A"/>
    <w:rsid w:val="00720DDA"/>
    <w:rsid w:val="007226A6"/>
    <w:rsid w:val="00722B98"/>
    <w:rsid w:val="007267BF"/>
    <w:rsid w:val="007318D8"/>
    <w:rsid w:val="00734B3D"/>
    <w:rsid w:val="0074056D"/>
    <w:rsid w:val="00750D52"/>
    <w:rsid w:val="00750DE5"/>
    <w:rsid w:val="0075550C"/>
    <w:rsid w:val="00755B3E"/>
    <w:rsid w:val="007605AB"/>
    <w:rsid w:val="00760C78"/>
    <w:rsid w:val="0076524B"/>
    <w:rsid w:val="0076561A"/>
    <w:rsid w:val="00765965"/>
    <w:rsid w:val="007727DA"/>
    <w:rsid w:val="00773A9F"/>
    <w:rsid w:val="007800F3"/>
    <w:rsid w:val="007833FA"/>
    <w:rsid w:val="00785EF5"/>
    <w:rsid w:val="007906EA"/>
    <w:rsid w:val="00790D56"/>
    <w:rsid w:val="007A293A"/>
    <w:rsid w:val="007A796A"/>
    <w:rsid w:val="007B1A6C"/>
    <w:rsid w:val="007B244C"/>
    <w:rsid w:val="007B7E79"/>
    <w:rsid w:val="007C3FB0"/>
    <w:rsid w:val="007C4697"/>
    <w:rsid w:val="007D2FE6"/>
    <w:rsid w:val="007D6375"/>
    <w:rsid w:val="007D715A"/>
    <w:rsid w:val="007F00A9"/>
    <w:rsid w:val="007F2185"/>
    <w:rsid w:val="00802DC9"/>
    <w:rsid w:val="00803D9F"/>
    <w:rsid w:val="0080600D"/>
    <w:rsid w:val="00807019"/>
    <w:rsid w:val="00807EB0"/>
    <w:rsid w:val="00810481"/>
    <w:rsid w:val="00814BE9"/>
    <w:rsid w:val="0082227C"/>
    <w:rsid w:val="00830B0D"/>
    <w:rsid w:val="008327B1"/>
    <w:rsid w:val="00840BEA"/>
    <w:rsid w:val="00841823"/>
    <w:rsid w:val="008438C7"/>
    <w:rsid w:val="008448C6"/>
    <w:rsid w:val="00844C4C"/>
    <w:rsid w:val="008557D0"/>
    <w:rsid w:val="00862821"/>
    <w:rsid w:val="008635C6"/>
    <w:rsid w:val="008752CC"/>
    <w:rsid w:val="00876AEE"/>
    <w:rsid w:val="00876ED1"/>
    <w:rsid w:val="00880E3B"/>
    <w:rsid w:val="008832C1"/>
    <w:rsid w:val="0088641C"/>
    <w:rsid w:val="008864BA"/>
    <w:rsid w:val="0088680F"/>
    <w:rsid w:val="008900EB"/>
    <w:rsid w:val="00892AFA"/>
    <w:rsid w:val="00892CFD"/>
    <w:rsid w:val="00896E8A"/>
    <w:rsid w:val="008B0A51"/>
    <w:rsid w:val="008B2AC9"/>
    <w:rsid w:val="008B3C80"/>
    <w:rsid w:val="008C236B"/>
    <w:rsid w:val="008C464B"/>
    <w:rsid w:val="008D4225"/>
    <w:rsid w:val="008D5AA0"/>
    <w:rsid w:val="008E0432"/>
    <w:rsid w:val="008E12D9"/>
    <w:rsid w:val="008E6B92"/>
    <w:rsid w:val="008F356B"/>
    <w:rsid w:val="008F3582"/>
    <w:rsid w:val="008F4E9E"/>
    <w:rsid w:val="008F5348"/>
    <w:rsid w:val="008F6F77"/>
    <w:rsid w:val="00917842"/>
    <w:rsid w:val="00923D31"/>
    <w:rsid w:val="009265C8"/>
    <w:rsid w:val="0093432B"/>
    <w:rsid w:val="00934F21"/>
    <w:rsid w:val="00937C10"/>
    <w:rsid w:val="0094607A"/>
    <w:rsid w:val="0096229F"/>
    <w:rsid w:val="00963932"/>
    <w:rsid w:val="00970D8A"/>
    <w:rsid w:val="00976261"/>
    <w:rsid w:val="009773C0"/>
    <w:rsid w:val="009868F3"/>
    <w:rsid w:val="00986EA9"/>
    <w:rsid w:val="00991AF0"/>
    <w:rsid w:val="009A0716"/>
    <w:rsid w:val="009A68BA"/>
    <w:rsid w:val="009A7318"/>
    <w:rsid w:val="009C1B4B"/>
    <w:rsid w:val="009C3576"/>
    <w:rsid w:val="009C4407"/>
    <w:rsid w:val="009D0DDA"/>
    <w:rsid w:val="009D31D4"/>
    <w:rsid w:val="009D3D36"/>
    <w:rsid w:val="009D6145"/>
    <w:rsid w:val="009D664F"/>
    <w:rsid w:val="009F2C58"/>
    <w:rsid w:val="009F67A3"/>
    <w:rsid w:val="00A02570"/>
    <w:rsid w:val="00A03702"/>
    <w:rsid w:val="00A06E52"/>
    <w:rsid w:val="00A10CA8"/>
    <w:rsid w:val="00A11F40"/>
    <w:rsid w:val="00A165E6"/>
    <w:rsid w:val="00A167D8"/>
    <w:rsid w:val="00A16C05"/>
    <w:rsid w:val="00A21983"/>
    <w:rsid w:val="00A3515E"/>
    <w:rsid w:val="00A411FC"/>
    <w:rsid w:val="00A4581E"/>
    <w:rsid w:val="00A472EA"/>
    <w:rsid w:val="00A52688"/>
    <w:rsid w:val="00A5479C"/>
    <w:rsid w:val="00A55105"/>
    <w:rsid w:val="00A61A57"/>
    <w:rsid w:val="00A64DF6"/>
    <w:rsid w:val="00A652FE"/>
    <w:rsid w:val="00A655B2"/>
    <w:rsid w:val="00A67B0F"/>
    <w:rsid w:val="00A7570B"/>
    <w:rsid w:val="00A77092"/>
    <w:rsid w:val="00A8039D"/>
    <w:rsid w:val="00A96E30"/>
    <w:rsid w:val="00AA6294"/>
    <w:rsid w:val="00AA7CDC"/>
    <w:rsid w:val="00AB4961"/>
    <w:rsid w:val="00AC020B"/>
    <w:rsid w:val="00AC7C07"/>
    <w:rsid w:val="00AE40A3"/>
    <w:rsid w:val="00B03F6A"/>
    <w:rsid w:val="00B066FC"/>
    <w:rsid w:val="00B12363"/>
    <w:rsid w:val="00B12BAE"/>
    <w:rsid w:val="00B133E8"/>
    <w:rsid w:val="00B1523C"/>
    <w:rsid w:val="00B22594"/>
    <w:rsid w:val="00B24F22"/>
    <w:rsid w:val="00B35AA7"/>
    <w:rsid w:val="00B43D0C"/>
    <w:rsid w:val="00B4410F"/>
    <w:rsid w:val="00B46404"/>
    <w:rsid w:val="00B46FA2"/>
    <w:rsid w:val="00B505F7"/>
    <w:rsid w:val="00B51256"/>
    <w:rsid w:val="00B52DDF"/>
    <w:rsid w:val="00B6025B"/>
    <w:rsid w:val="00B62890"/>
    <w:rsid w:val="00B62ACE"/>
    <w:rsid w:val="00B64D17"/>
    <w:rsid w:val="00B64F06"/>
    <w:rsid w:val="00B6512F"/>
    <w:rsid w:val="00B70ADE"/>
    <w:rsid w:val="00B725C8"/>
    <w:rsid w:val="00B7324C"/>
    <w:rsid w:val="00B734F6"/>
    <w:rsid w:val="00B76906"/>
    <w:rsid w:val="00B871D3"/>
    <w:rsid w:val="00B93C9C"/>
    <w:rsid w:val="00B948B7"/>
    <w:rsid w:val="00B972A5"/>
    <w:rsid w:val="00BA5E55"/>
    <w:rsid w:val="00BB209B"/>
    <w:rsid w:val="00BB37B9"/>
    <w:rsid w:val="00BB54BA"/>
    <w:rsid w:val="00BB5D92"/>
    <w:rsid w:val="00BB7683"/>
    <w:rsid w:val="00BC2046"/>
    <w:rsid w:val="00BC3C79"/>
    <w:rsid w:val="00BC50F2"/>
    <w:rsid w:val="00BD3675"/>
    <w:rsid w:val="00BD67FD"/>
    <w:rsid w:val="00BD7FB2"/>
    <w:rsid w:val="00BE2B68"/>
    <w:rsid w:val="00BE5E32"/>
    <w:rsid w:val="00BF5486"/>
    <w:rsid w:val="00BF6D88"/>
    <w:rsid w:val="00C029CF"/>
    <w:rsid w:val="00C06CA4"/>
    <w:rsid w:val="00C1039C"/>
    <w:rsid w:val="00C22093"/>
    <w:rsid w:val="00C27A28"/>
    <w:rsid w:val="00C34EEF"/>
    <w:rsid w:val="00C37BD7"/>
    <w:rsid w:val="00C419A2"/>
    <w:rsid w:val="00C448C8"/>
    <w:rsid w:val="00C45548"/>
    <w:rsid w:val="00C46183"/>
    <w:rsid w:val="00C5519C"/>
    <w:rsid w:val="00C55476"/>
    <w:rsid w:val="00C55A69"/>
    <w:rsid w:val="00C55D53"/>
    <w:rsid w:val="00C56D9D"/>
    <w:rsid w:val="00C57AA1"/>
    <w:rsid w:val="00C600BB"/>
    <w:rsid w:val="00C60352"/>
    <w:rsid w:val="00C61E9A"/>
    <w:rsid w:val="00C650FE"/>
    <w:rsid w:val="00C83334"/>
    <w:rsid w:val="00C863EA"/>
    <w:rsid w:val="00C86D5A"/>
    <w:rsid w:val="00C90619"/>
    <w:rsid w:val="00C935F5"/>
    <w:rsid w:val="00C95F5E"/>
    <w:rsid w:val="00CA0027"/>
    <w:rsid w:val="00CA5B5C"/>
    <w:rsid w:val="00CC4A35"/>
    <w:rsid w:val="00CD706F"/>
    <w:rsid w:val="00CE23B4"/>
    <w:rsid w:val="00CE2CC5"/>
    <w:rsid w:val="00CE42BF"/>
    <w:rsid w:val="00CF25A1"/>
    <w:rsid w:val="00CF56B9"/>
    <w:rsid w:val="00CF6EE4"/>
    <w:rsid w:val="00D02638"/>
    <w:rsid w:val="00D1056C"/>
    <w:rsid w:val="00D2568A"/>
    <w:rsid w:val="00D3307D"/>
    <w:rsid w:val="00D33394"/>
    <w:rsid w:val="00D35708"/>
    <w:rsid w:val="00D36D96"/>
    <w:rsid w:val="00D37E80"/>
    <w:rsid w:val="00D4687D"/>
    <w:rsid w:val="00D52B08"/>
    <w:rsid w:val="00D74221"/>
    <w:rsid w:val="00D76092"/>
    <w:rsid w:val="00D81799"/>
    <w:rsid w:val="00D87F1F"/>
    <w:rsid w:val="00D925A4"/>
    <w:rsid w:val="00D95AC2"/>
    <w:rsid w:val="00DA0888"/>
    <w:rsid w:val="00DA10A7"/>
    <w:rsid w:val="00DA1190"/>
    <w:rsid w:val="00DA488E"/>
    <w:rsid w:val="00DA5401"/>
    <w:rsid w:val="00DA665D"/>
    <w:rsid w:val="00DB65DE"/>
    <w:rsid w:val="00DB732A"/>
    <w:rsid w:val="00DC5824"/>
    <w:rsid w:val="00DC7612"/>
    <w:rsid w:val="00DD5164"/>
    <w:rsid w:val="00DE27F5"/>
    <w:rsid w:val="00DE3A81"/>
    <w:rsid w:val="00DE6AB3"/>
    <w:rsid w:val="00DF001D"/>
    <w:rsid w:val="00DF0832"/>
    <w:rsid w:val="00DF1901"/>
    <w:rsid w:val="00E03412"/>
    <w:rsid w:val="00E04FC3"/>
    <w:rsid w:val="00E05359"/>
    <w:rsid w:val="00E15EC5"/>
    <w:rsid w:val="00E2159C"/>
    <w:rsid w:val="00E21817"/>
    <w:rsid w:val="00E27BD6"/>
    <w:rsid w:val="00E30EB2"/>
    <w:rsid w:val="00E31554"/>
    <w:rsid w:val="00E45055"/>
    <w:rsid w:val="00E51011"/>
    <w:rsid w:val="00E5113E"/>
    <w:rsid w:val="00E52F80"/>
    <w:rsid w:val="00E53098"/>
    <w:rsid w:val="00E573B8"/>
    <w:rsid w:val="00E607A5"/>
    <w:rsid w:val="00E612BB"/>
    <w:rsid w:val="00E62CB8"/>
    <w:rsid w:val="00E6309C"/>
    <w:rsid w:val="00E8116D"/>
    <w:rsid w:val="00EA3C18"/>
    <w:rsid w:val="00EA69FE"/>
    <w:rsid w:val="00EA7A05"/>
    <w:rsid w:val="00EB6270"/>
    <w:rsid w:val="00EC0AF0"/>
    <w:rsid w:val="00EC269E"/>
    <w:rsid w:val="00EC3D01"/>
    <w:rsid w:val="00EC52B3"/>
    <w:rsid w:val="00ED18B0"/>
    <w:rsid w:val="00ED4BBF"/>
    <w:rsid w:val="00ED5864"/>
    <w:rsid w:val="00EE588C"/>
    <w:rsid w:val="00EE758D"/>
    <w:rsid w:val="00EF044D"/>
    <w:rsid w:val="00F032AD"/>
    <w:rsid w:val="00F05C0B"/>
    <w:rsid w:val="00F10AB1"/>
    <w:rsid w:val="00F20D43"/>
    <w:rsid w:val="00F36E96"/>
    <w:rsid w:val="00F465EC"/>
    <w:rsid w:val="00F559ED"/>
    <w:rsid w:val="00F600D8"/>
    <w:rsid w:val="00F61E32"/>
    <w:rsid w:val="00F67ADC"/>
    <w:rsid w:val="00F67D3B"/>
    <w:rsid w:val="00F84C34"/>
    <w:rsid w:val="00FB52B9"/>
    <w:rsid w:val="00FB7C61"/>
    <w:rsid w:val="00FC1D22"/>
    <w:rsid w:val="00FC27A1"/>
    <w:rsid w:val="00FC37F5"/>
    <w:rsid w:val="00FC3E97"/>
    <w:rsid w:val="00FC4ED8"/>
    <w:rsid w:val="00FD0209"/>
    <w:rsid w:val="00FD3700"/>
    <w:rsid w:val="00FD53B4"/>
    <w:rsid w:val="00FD7EE5"/>
    <w:rsid w:val="00FF4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AEF3"/>
  <w15:chartTrackingRefBased/>
  <w15:docId w15:val="{B62512C2-BEB0-4FB3-B8D6-E9C55098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S Sans Serif" w:eastAsia="Times New Roman" w:hAnsi="MS Sans Serif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098"/>
    <w:rPr>
      <w:rFonts w:ascii="NewsGotT" w:hAnsi="NewsGotT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sid w:val="0088641C"/>
    <w:rPr>
      <w:color w:val="0000FF"/>
      <w:u w:val="single"/>
    </w:rPr>
  </w:style>
  <w:style w:type="table" w:styleId="TableGrid">
    <w:name w:val="Table Grid"/>
    <w:basedOn w:val="TableNormal"/>
    <w:rsid w:val="00407B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750D52"/>
    <w:rPr>
      <w:color w:val="800080"/>
      <w:u w:val="single"/>
    </w:rPr>
  </w:style>
  <w:style w:type="paragraph" w:styleId="BodyText">
    <w:name w:val="Body Text"/>
    <w:basedOn w:val="Normal"/>
    <w:rsid w:val="008F356B"/>
    <w:pPr>
      <w:jc w:val="both"/>
    </w:pPr>
    <w:rPr>
      <w:rFonts w:ascii="Times New Roman" w:hAnsi="Times New Roman"/>
      <w:sz w:val="24"/>
      <w:szCs w:val="24"/>
    </w:rPr>
  </w:style>
  <w:style w:type="paragraph" w:styleId="Revision">
    <w:name w:val="Revision"/>
    <w:hidden/>
    <w:uiPriority w:val="99"/>
    <w:semiHidden/>
    <w:rsid w:val="009A0716"/>
    <w:rPr>
      <w:lang w:eastAsia="en-US"/>
    </w:rPr>
  </w:style>
  <w:style w:type="paragraph" w:styleId="BalloonText">
    <w:name w:val="Balloon Text"/>
    <w:basedOn w:val="Normal"/>
    <w:link w:val="BalloonTextChar"/>
    <w:rsid w:val="009A0716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9A0716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9178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17842"/>
  </w:style>
  <w:style w:type="character" w:customStyle="1" w:styleId="CommentTextChar">
    <w:name w:val="Comment Text Char"/>
    <w:link w:val="CommentText"/>
    <w:rsid w:val="009178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17842"/>
    <w:rPr>
      <w:b/>
      <w:bCs/>
    </w:rPr>
  </w:style>
  <w:style w:type="character" w:customStyle="1" w:styleId="CommentSubjectChar">
    <w:name w:val="Comment Subject Char"/>
    <w:link w:val="CommentSubject"/>
    <w:rsid w:val="00917842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5255A6"/>
    <w:pPr>
      <w:ind w:left="720"/>
      <w:contextualSpacing/>
    </w:pPr>
    <w:rPr>
      <w:rFonts w:ascii="Cambria" w:eastAsia="MS Mincho" w:hAnsi="Cambr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4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u&#237;s\Application%20Data\Microsoft\Templates\Modelo%20Doutorament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5ADD647356D0E48A455DB602B873B68" ma:contentTypeVersion="1" ma:contentTypeDescription="Criar um novo documento." ma:contentTypeScope="" ma:versionID="5b4f179059fab6314c8aa72173f41c5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D8B787-6CA0-4CA9-8EA6-49DCC185D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A9C679-5C67-4CF7-9FA5-496C8001CB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36829D-7458-42FF-B1E6-C981115F1A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E987BD7-6533-4ECC-929B-7BD035EEDA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Doutoramento.dot</Template>
  <TotalTime>2275</TotalTime>
  <Pages>10</Pages>
  <Words>2222</Words>
  <Characters>12003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Universidade do Minho</vt:lpstr>
      <vt:lpstr>Universidade do Minho</vt:lpstr>
    </vt:vector>
  </TitlesOfParts>
  <Company>Protocolo MS-FCCN/1-5</Company>
  <LinksUpToDate>false</LinksUpToDate>
  <CharactersWithSpaces>14197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Universidade do Minho</dc:title>
  <dc:subject/>
  <dc:creator>EEUM - Conselho Científico</dc:creator>
  <cp:keywords/>
  <cp:lastModifiedBy>Diogo José Ferreira Cunha</cp:lastModifiedBy>
  <cp:revision>9</cp:revision>
  <cp:lastPrinted>2002-12-04T09:32:00Z</cp:lastPrinted>
  <dcterms:created xsi:type="dcterms:W3CDTF">2020-07-30T14:05:00Z</dcterms:created>
  <dcterms:modified xsi:type="dcterms:W3CDTF">2024-07-10T08:41:00Z</dcterms:modified>
</cp:coreProperties>
</file>