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B8A4A" w14:textId="77777777" w:rsidR="001621DC" w:rsidRPr="00702A16" w:rsidRDefault="001621DC" w:rsidP="00BC50F2">
      <w:pPr>
        <w:jc w:val="both"/>
        <w:rPr>
          <w:rFonts w:cs="Arial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50"/>
        <w:gridCol w:w="195"/>
        <w:gridCol w:w="4995"/>
      </w:tblGrid>
      <w:tr w:rsidR="00DA1190" w:rsidRPr="00702A16" w14:paraId="5A098F71" w14:textId="77777777">
        <w:tc>
          <w:tcPr>
            <w:tcW w:w="3450" w:type="dxa"/>
            <w:tcMar>
              <w:left w:w="0" w:type="dxa"/>
              <w:right w:w="0" w:type="dxa"/>
            </w:tcMar>
          </w:tcPr>
          <w:p w14:paraId="66F523CE" w14:textId="77777777" w:rsidR="00DA1190" w:rsidRPr="00702A16" w:rsidRDefault="00DA1190" w:rsidP="00284A4A">
            <w:pPr>
              <w:rPr>
                <w:rFonts w:cs="Arial"/>
                <w:lang w:val="en-GB"/>
              </w:rPr>
            </w:pPr>
          </w:p>
        </w:tc>
        <w:tc>
          <w:tcPr>
            <w:tcW w:w="195" w:type="dxa"/>
            <w:tcMar>
              <w:left w:w="0" w:type="dxa"/>
              <w:right w:w="0" w:type="dxa"/>
            </w:tcMar>
          </w:tcPr>
          <w:p w14:paraId="656B7764" w14:textId="77777777" w:rsidR="00DA1190" w:rsidRPr="00702A16" w:rsidRDefault="00DA1190" w:rsidP="00284A4A">
            <w:pPr>
              <w:rPr>
                <w:rFonts w:cs="Arial"/>
                <w:lang w:val="en-GB"/>
              </w:rPr>
            </w:pPr>
          </w:p>
        </w:tc>
        <w:tc>
          <w:tcPr>
            <w:tcW w:w="4995" w:type="dxa"/>
            <w:tcMar>
              <w:left w:w="0" w:type="dxa"/>
              <w:right w:w="0" w:type="dxa"/>
            </w:tcMar>
          </w:tcPr>
          <w:p w14:paraId="66D02432" w14:textId="77777777" w:rsidR="00DA1190" w:rsidRPr="00702A16" w:rsidRDefault="00097303" w:rsidP="000C1422">
            <w:pPr>
              <w:rPr>
                <w:lang w:val="en-GB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215F3A46" wp14:editId="5D4B4DEB">
                  <wp:extent cx="1318260" cy="1021080"/>
                  <wp:effectExtent l="0" t="0" r="0" b="0"/>
                  <wp:docPr id="1" name="Imagem 1" descr="EE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E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10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1190" w:rsidRPr="00702A16" w14:paraId="4447D00D" w14:textId="77777777">
        <w:tc>
          <w:tcPr>
            <w:tcW w:w="3450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3BD0D6DD" w14:textId="77777777" w:rsidR="00DA1190" w:rsidRPr="00702A16" w:rsidRDefault="00DA1190" w:rsidP="00284A4A">
            <w:pPr>
              <w:rPr>
                <w:rFonts w:cs="Arial"/>
                <w:lang w:val="en-GB"/>
              </w:rPr>
            </w:pPr>
          </w:p>
        </w:tc>
        <w:tc>
          <w:tcPr>
            <w:tcW w:w="195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55CFBCF1" w14:textId="77777777" w:rsidR="00DA1190" w:rsidRPr="00702A16" w:rsidRDefault="00DA1190" w:rsidP="00284A4A">
            <w:pPr>
              <w:rPr>
                <w:rFonts w:cs="Arial"/>
                <w:lang w:val="en-GB"/>
              </w:rPr>
            </w:pPr>
          </w:p>
        </w:tc>
        <w:tc>
          <w:tcPr>
            <w:tcW w:w="4995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D904F88" w14:textId="77777777" w:rsidR="00DA1190" w:rsidRPr="003D5321" w:rsidRDefault="00DA1190" w:rsidP="000C1422">
            <w:r w:rsidRPr="003D5321">
              <w:rPr>
                <w:rFonts w:cs="NewsGotTLig"/>
                <w:color w:val="848484"/>
              </w:rPr>
              <w:t xml:space="preserve">Escola de Engenharia – Conselho Científico </w:t>
            </w:r>
          </w:p>
        </w:tc>
      </w:tr>
    </w:tbl>
    <w:p w14:paraId="12054CAE" w14:textId="77777777" w:rsidR="00284A4A" w:rsidRPr="003D5321" w:rsidRDefault="00284A4A">
      <w:pPr>
        <w:rPr>
          <w:rFonts w:cs="Arial"/>
        </w:rPr>
      </w:pPr>
    </w:p>
    <w:p w14:paraId="705B6D66" w14:textId="77777777" w:rsidR="004378B7" w:rsidRPr="00702A16" w:rsidRDefault="004378B7" w:rsidP="004378B7">
      <w:pPr>
        <w:jc w:val="center"/>
        <w:rPr>
          <w:rFonts w:cs="Arial"/>
          <w:b/>
          <w:i/>
          <w:lang w:val="en-GB"/>
        </w:rPr>
      </w:pPr>
      <w:r w:rsidRPr="00702A16">
        <w:rPr>
          <w:rFonts w:cs="Arial"/>
          <w:b/>
          <w:i/>
          <w:lang w:val="en-GB"/>
        </w:rPr>
        <w:t>THESIS / DOCTORAL PROGRAM</w:t>
      </w:r>
      <w:r w:rsidR="00702A16" w:rsidRPr="00702A16">
        <w:rPr>
          <w:rFonts w:cs="Arial"/>
          <w:b/>
          <w:i/>
          <w:lang w:val="en-GB"/>
        </w:rPr>
        <w:t xml:space="preserve"> ADMISSION REQUEST</w:t>
      </w:r>
    </w:p>
    <w:p w14:paraId="7E80D91D" w14:textId="77777777" w:rsidR="004378B7" w:rsidRPr="00702A16" w:rsidRDefault="004378B7" w:rsidP="004378B7">
      <w:pPr>
        <w:jc w:val="center"/>
        <w:rPr>
          <w:rFonts w:cs="Arial"/>
          <w:i/>
          <w:lang w:val="en-GB"/>
        </w:rPr>
      </w:pPr>
      <w:r w:rsidRPr="00702A16">
        <w:rPr>
          <w:rFonts w:cs="Arial"/>
          <w:i/>
          <w:lang w:val="en-GB"/>
        </w:rPr>
        <w:t>Please</w:t>
      </w:r>
      <w:r w:rsidR="003D5321">
        <w:rPr>
          <w:rFonts w:cs="Arial"/>
          <w:i/>
          <w:lang w:val="en-GB"/>
        </w:rPr>
        <w:t>, fill in the following form and</w:t>
      </w:r>
      <w:r w:rsidRPr="00702A16">
        <w:rPr>
          <w:rFonts w:cs="Arial"/>
          <w:i/>
          <w:lang w:val="en-GB"/>
        </w:rPr>
        <w:t xml:space="preserve"> </w:t>
      </w:r>
      <w:r w:rsidRPr="003D5321">
        <w:rPr>
          <w:rFonts w:cs="Arial"/>
          <w:i/>
          <w:lang w:val="en-GB"/>
        </w:rPr>
        <w:t>print</w:t>
      </w:r>
      <w:r w:rsidRPr="00702A16">
        <w:rPr>
          <w:rFonts w:cs="Arial"/>
          <w:i/>
          <w:lang w:val="en-GB"/>
        </w:rPr>
        <w:t xml:space="preserve"> </w:t>
      </w:r>
      <w:r w:rsidR="003D5321">
        <w:rPr>
          <w:rFonts w:cs="Arial"/>
          <w:i/>
          <w:lang w:val="en-GB"/>
        </w:rPr>
        <w:t>it in .pdf format</w:t>
      </w:r>
    </w:p>
    <w:p w14:paraId="30161F81" w14:textId="77777777" w:rsidR="004378B7" w:rsidRPr="002137CD" w:rsidRDefault="004378B7" w:rsidP="004378B7">
      <w:pPr>
        <w:rPr>
          <w:rFonts w:cs="Arial"/>
          <w:sz w:val="18"/>
          <w:lang w:val="en-GB"/>
        </w:rPr>
      </w:pPr>
    </w:p>
    <w:p w14:paraId="5BC355FA" w14:textId="77777777" w:rsidR="00702A16" w:rsidRPr="002137CD" w:rsidRDefault="00702A16" w:rsidP="004378B7">
      <w:pPr>
        <w:rPr>
          <w:rFonts w:cs="Arial"/>
          <w:sz w:val="18"/>
          <w:lang w:val="en-GB"/>
        </w:rPr>
      </w:pPr>
    </w:p>
    <w:p w14:paraId="6FC647E9" w14:textId="2BA1DD07" w:rsidR="004378B7" w:rsidRPr="00702A16" w:rsidRDefault="004378B7" w:rsidP="007F597F">
      <w:pPr>
        <w:spacing w:line="336" w:lineRule="auto"/>
        <w:rPr>
          <w:rFonts w:cs="Arial"/>
          <w:lang w:val="en-GB"/>
        </w:rPr>
      </w:pPr>
      <w:r w:rsidRPr="00702A16">
        <w:rPr>
          <w:rFonts w:cs="Arial"/>
          <w:b/>
          <w:lang w:val="en-GB"/>
        </w:rPr>
        <w:t xml:space="preserve">Department of: </w:t>
      </w:r>
      <w:r w:rsidR="00444F16">
        <w:rPr>
          <w:lang w:val="en-GB"/>
        </w:rPr>
        <w:fldChar w:fldCharType="begin">
          <w:ffData>
            <w:name w:val="Departamento"/>
            <w:enabled/>
            <w:calcOnExit/>
            <w:statusText w:type="text" w:val="Seleccione o Departamento"/>
            <w:ddList>
              <w:listEntry w:val="Biological Engineering"/>
              <w:listEntry w:val="Civil Engineering"/>
              <w:listEntry w:val="Industrial Electronics"/>
              <w:listEntry w:val="Mechanical Engineering"/>
              <w:listEntry w:val="Polymer Engineering"/>
              <w:listEntry w:val="Textile Engineering"/>
              <w:listEntry w:val="Informatics"/>
              <w:listEntry w:val="Production and Systems"/>
              <w:listEntry w:val="Information Systems"/>
              <w:listEntry w:val="Physics (School of Sciences)"/>
            </w:ddList>
          </w:ffData>
        </w:fldChar>
      </w:r>
      <w:bookmarkStart w:id="0" w:name="Departamento"/>
      <w:r w:rsidR="00444F16">
        <w:rPr>
          <w:lang w:val="en-GB"/>
        </w:rPr>
        <w:instrText xml:space="preserve"> FORMDROPDOWN </w:instrText>
      </w:r>
      <w:r w:rsidR="00000000">
        <w:rPr>
          <w:lang w:val="en-GB"/>
        </w:rPr>
      </w:r>
      <w:r w:rsidR="00000000">
        <w:rPr>
          <w:lang w:val="en-GB"/>
        </w:rPr>
        <w:fldChar w:fldCharType="separate"/>
      </w:r>
      <w:r w:rsidR="00444F16">
        <w:rPr>
          <w:lang w:val="en-GB"/>
        </w:rPr>
        <w:fldChar w:fldCharType="end"/>
      </w:r>
      <w:bookmarkEnd w:id="0"/>
    </w:p>
    <w:p w14:paraId="24C1ABA9" w14:textId="70E0BF23" w:rsidR="004378B7" w:rsidRPr="00702A16" w:rsidRDefault="004378B7" w:rsidP="007F597F">
      <w:pPr>
        <w:spacing w:line="336" w:lineRule="auto"/>
        <w:rPr>
          <w:rFonts w:cs="Arial"/>
          <w:i/>
          <w:lang w:val="en-GB"/>
        </w:rPr>
      </w:pPr>
      <w:r w:rsidRPr="002137CD">
        <w:rPr>
          <w:rFonts w:cs="Arial"/>
          <w:b/>
          <w:lang w:val="en-GB"/>
        </w:rPr>
        <w:t>Research Centre:</w:t>
      </w:r>
      <w:r w:rsidRPr="00702A16">
        <w:rPr>
          <w:rFonts w:cs="Arial"/>
          <w:b/>
          <w:lang w:val="en-GB"/>
        </w:rPr>
        <w:t xml:space="preserve"> </w:t>
      </w:r>
      <w:r w:rsidR="00444F16">
        <w:rPr>
          <w:rFonts w:cs="Arial"/>
          <w:lang w:val="en-GB"/>
        </w:rPr>
        <w:fldChar w:fldCharType="begin">
          <w:ffData>
            <w:name w:val="CentroInvestigacao"/>
            <w:enabled/>
            <w:calcOnExit/>
            <w:ddList>
              <w:listEntry w:val="ALGORITMI Research Centre"/>
              <w:listEntry w:val="2C2T - Centre for Science and Textile Technology"/>
              <w:listEntry w:val="CEB - Centre for Biological Engineering"/>
              <w:listEntry w:val="CMEMS - Center for MicroElectroMechanical Systems"/>
              <w:listEntry w:val="CTAC - Centre for Territory, Envir. &amp; Construction"/>
              <w:listEntry w:val="HASLab - High-Assurance Software Laboratory"/>
              <w:listEntry w:val="IPC - Institute for Polymers and Composites"/>
              <w:listEntry w:val="ISISE - Inst. for Sust. &amp; Innov. in Struct. Eng."/>
              <w:listEntry w:val="MEtRICs-Mechanic. Eng. &amp; Resource Sustain. Center"/>
              <w:listEntry w:val="Centre of Physics (School of Sciences)"/>
              <w:listEntry w:val="ICVS-Life and Health Sciences Research Institute"/>
            </w:ddList>
          </w:ffData>
        </w:fldChar>
      </w:r>
      <w:bookmarkStart w:id="1" w:name="CentroInvestigacao"/>
      <w:r w:rsidR="00444F16">
        <w:rPr>
          <w:rFonts w:cs="Arial"/>
          <w:lang w:val="en-GB"/>
        </w:rPr>
        <w:instrText xml:space="preserve"> FORMDROPDOWN </w:instrText>
      </w:r>
      <w:r w:rsidR="00000000">
        <w:rPr>
          <w:rFonts w:cs="Arial"/>
          <w:lang w:val="en-GB"/>
        </w:rPr>
      </w:r>
      <w:r w:rsidR="00000000">
        <w:rPr>
          <w:rFonts w:cs="Arial"/>
          <w:lang w:val="en-GB"/>
        </w:rPr>
        <w:fldChar w:fldCharType="separate"/>
      </w:r>
      <w:r w:rsidR="00444F16">
        <w:rPr>
          <w:rFonts w:cs="Arial"/>
          <w:lang w:val="en-GB"/>
        </w:rPr>
        <w:fldChar w:fldCharType="end"/>
      </w:r>
      <w:bookmarkEnd w:id="1"/>
    </w:p>
    <w:p w14:paraId="34E3292B" w14:textId="77777777" w:rsidR="004378B7" w:rsidRDefault="004378B7" w:rsidP="007F597F">
      <w:pPr>
        <w:spacing w:line="336" w:lineRule="auto"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 xml:space="preserve">Full Name of Candidate: </w:t>
      </w:r>
      <w:bookmarkStart w:id="2" w:name="Nome_Candidato"/>
      <w:r w:rsidR="00AC5463" w:rsidRPr="00702A16">
        <w:rPr>
          <w:rFonts w:cs="Arial"/>
          <w:b/>
          <w:i/>
          <w:lang w:val="en-GB"/>
        </w:rPr>
        <w:fldChar w:fldCharType="begin">
          <w:ffData>
            <w:name w:val="Nome_Candidato"/>
            <w:enabled/>
            <w:calcOnExit/>
            <w:textInput>
              <w:default w:val="Name"/>
            </w:textInput>
          </w:ffData>
        </w:fldChar>
      </w:r>
      <w:r w:rsidR="00AC5463" w:rsidRPr="00702A16">
        <w:rPr>
          <w:rFonts w:cs="Arial"/>
          <w:b/>
          <w:i/>
          <w:lang w:val="en-GB"/>
        </w:rPr>
        <w:instrText xml:space="preserve"> FORMTEXT </w:instrText>
      </w:r>
      <w:r w:rsidR="00AC5463" w:rsidRPr="00702A16">
        <w:rPr>
          <w:rFonts w:cs="Arial"/>
          <w:b/>
          <w:i/>
          <w:lang w:val="en-GB"/>
        </w:rPr>
      </w:r>
      <w:r w:rsidR="00AC5463" w:rsidRPr="00702A16">
        <w:rPr>
          <w:rFonts w:cs="Arial"/>
          <w:b/>
          <w:i/>
          <w:lang w:val="en-GB"/>
        </w:rPr>
        <w:fldChar w:fldCharType="separate"/>
      </w:r>
      <w:r w:rsidR="00AC5463" w:rsidRPr="00702A16">
        <w:rPr>
          <w:rFonts w:cs="Arial"/>
          <w:b/>
          <w:i/>
          <w:noProof/>
          <w:lang w:val="en-GB"/>
        </w:rPr>
        <w:t>Name</w:t>
      </w:r>
      <w:r w:rsidR="00AC5463" w:rsidRPr="00702A16">
        <w:rPr>
          <w:rFonts w:cs="Arial"/>
          <w:b/>
          <w:i/>
          <w:lang w:val="en-GB"/>
        </w:rPr>
        <w:fldChar w:fldCharType="end"/>
      </w:r>
      <w:bookmarkEnd w:id="2"/>
    </w:p>
    <w:p w14:paraId="09AF27FF" w14:textId="77777777" w:rsidR="00FB4C7D" w:rsidRPr="00702A16" w:rsidRDefault="00FB4C7D" w:rsidP="007F597F">
      <w:pPr>
        <w:spacing w:line="336" w:lineRule="auto"/>
        <w:rPr>
          <w:rFonts w:cs="Arial"/>
          <w:lang w:val="en-GB"/>
        </w:rPr>
      </w:pPr>
      <w:r w:rsidRPr="00FB4C7D">
        <w:rPr>
          <w:rFonts w:cs="Arial"/>
          <w:b/>
          <w:lang w:val="en-GB"/>
        </w:rPr>
        <w:t>Student ID number:</w:t>
      </w:r>
      <w:r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fldChar w:fldCharType="begin">
          <w:ffData>
            <w:name w:val=""/>
            <w:enabled/>
            <w:calcOnExit/>
            <w:textInput/>
          </w:ffData>
        </w:fldChar>
      </w:r>
      <w:r>
        <w:rPr>
          <w:rFonts w:cs="Arial"/>
          <w:lang w:val="en-GB"/>
        </w:rPr>
        <w:instrText xml:space="preserve"> FORMTEXT </w:instrText>
      </w:r>
      <w:r>
        <w:rPr>
          <w:rFonts w:cs="Arial"/>
          <w:lang w:val="en-GB"/>
        </w:rPr>
      </w:r>
      <w:r>
        <w:rPr>
          <w:rFonts w:cs="Arial"/>
          <w:lang w:val="en-GB"/>
        </w:rPr>
        <w:fldChar w:fldCharType="separate"/>
      </w:r>
      <w:r>
        <w:rPr>
          <w:rFonts w:cs="Arial"/>
          <w:noProof/>
          <w:lang w:val="en-GB"/>
        </w:rPr>
        <w:t> </w:t>
      </w:r>
      <w:r>
        <w:rPr>
          <w:rFonts w:cs="Arial"/>
          <w:noProof/>
          <w:lang w:val="en-GB"/>
        </w:rPr>
        <w:t> </w:t>
      </w:r>
      <w:r>
        <w:rPr>
          <w:rFonts w:cs="Arial"/>
          <w:noProof/>
          <w:lang w:val="en-GB"/>
        </w:rPr>
        <w:t> </w:t>
      </w:r>
      <w:r>
        <w:rPr>
          <w:rFonts w:cs="Arial"/>
          <w:noProof/>
          <w:lang w:val="en-GB"/>
        </w:rPr>
        <w:t> </w:t>
      </w:r>
      <w:r>
        <w:rPr>
          <w:rFonts w:cs="Arial"/>
          <w:noProof/>
          <w:lang w:val="en-GB"/>
        </w:rPr>
        <w:t> </w:t>
      </w:r>
      <w:r>
        <w:rPr>
          <w:rFonts w:cs="Arial"/>
          <w:lang w:val="en-GB"/>
        </w:rPr>
        <w:fldChar w:fldCharType="end"/>
      </w:r>
    </w:p>
    <w:p w14:paraId="1F9E1F28" w14:textId="77777777" w:rsidR="002137CD" w:rsidRDefault="004378B7" w:rsidP="007F597F">
      <w:pPr>
        <w:spacing w:line="336" w:lineRule="auto"/>
        <w:rPr>
          <w:rFonts w:cs="Arial"/>
          <w:lang w:val="en-GB"/>
        </w:rPr>
      </w:pPr>
      <w:r w:rsidRPr="00702A16">
        <w:rPr>
          <w:rFonts w:cs="Arial"/>
          <w:b/>
          <w:lang w:val="en-GB"/>
        </w:rPr>
        <w:t>Identity Card</w:t>
      </w:r>
      <w:r w:rsidR="00771A0F" w:rsidRPr="00702A16">
        <w:rPr>
          <w:rFonts w:cs="Arial"/>
          <w:b/>
          <w:lang w:val="en-GB"/>
        </w:rPr>
        <w:t>/Passport</w:t>
      </w:r>
      <w:r w:rsidRPr="00702A16">
        <w:rPr>
          <w:rFonts w:cs="Arial"/>
          <w:b/>
          <w:lang w:val="en-GB"/>
        </w:rPr>
        <w:t xml:space="preserve"> Number: </w:t>
      </w:r>
      <w:bookmarkStart w:id="3" w:name="BI"/>
      <w:r w:rsidR="00AC5463" w:rsidRPr="00702A16">
        <w:rPr>
          <w:rFonts w:cs="Arial"/>
          <w:lang w:val="en-GB"/>
        </w:rPr>
        <w:fldChar w:fldCharType="begin">
          <w:ffData>
            <w:name w:val="BI"/>
            <w:enabled/>
            <w:calcOnExit/>
            <w:textInput>
              <w:default w:val="Number (identity card, passport)"/>
            </w:textInput>
          </w:ffData>
        </w:fldChar>
      </w:r>
      <w:r w:rsidR="00AC5463" w:rsidRPr="00702A16">
        <w:rPr>
          <w:rFonts w:cs="Arial"/>
          <w:lang w:val="en-GB"/>
        </w:rPr>
        <w:instrText xml:space="preserve"> FORMTEXT </w:instrText>
      </w:r>
      <w:r w:rsidR="00AC5463" w:rsidRPr="00702A16">
        <w:rPr>
          <w:rFonts w:cs="Arial"/>
          <w:lang w:val="en-GB"/>
        </w:rPr>
      </w:r>
      <w:r w:rsidR="00AC5463" w:rsidRPr="00702A16">
        <w:rPr>
          <w:rFonts w:cs="Arial"/>
          <w:lang w:val="en-GB"/>
        </w:rPr>
        <w:fldChar w:fldCharType="separate"/>
      </w:r>
      <w:r w:rsidR="00AC5463" w:rsidRPr="00702A16">
        <w:rPr>
          <w:rFonts w:cs="Arial"/>
          <w:noProof/>
          <w:lang w:val="en-GB"/>
        </w:rPr>
        <w:t>Number (identity card, passport)</w:t>
      </w:r>
      <w:r w:rsidR="00AC5463" w:rsidRPr="00702A16">
        <w:rPr>
          <w:rFonts w:cs="Arial"/>
          <w:lang w:val="en-GB"/>
        </w:rPr>
        <w:fldChar w:fldCharType="end"/>
      </w:r>
      <w:bookmarkEnd w:id="3"/>
    </w:p>
    <w:p w14:paraId="101DF9E1" w14:textId="77777777" w:rsidR="004378B7" w:rsidRPr="00702A16" w:rsidRDefault="004378B7" w:rsidP="007F597F">
      <w:pPr>
        <w:spacing w:line="336" w:lineRule="auto"/>
        <w:rPr>
          <w:rFonts w:cs="Arial"/>
          <w:b/>
          <w:lang w:val="en-GB"/>
        </w:rPr>
      </w:pPr>
      <w:r w:rsidRPr="00702A16">
        <w:rPr>
          <w:rFonts w:cs="Arial"/>
          <w:b/>
          <w:lang w:val="en-GB"/>
        </w:rPr>
        <w:t xml:space="preserve">Valid through: </w:t>
      </w:r>
      <w:bookmarkStart w:id="4" w:name="ValidadeBI"/>
      <w:r w:rsidR="00AC5463" w:rsidRPr="00702A16">
        <w:rPr>
          <w:rFonts w:cs="Arial"/>
          <w:lang w:val="en-GB"/>
        </w:rPr>
        <w:fldChar w:fldCharType="begin">
          <w:ffData>
            <w:name w:val="ValidadeBI"/>
            <w:enabled/>
            <w:calcOnExit/>
            <w:textInput>
              <w:default w:val="Day/Month/Year"/>
            </w:textInput>
          </w:ffData>
        </w:fldChar>
      </w:r>
      <w:r w:rsidR="00AC5463" w:rsidRPr="00702A16">
        <w:rPr>
          <w:rFonts w:cs="Arial"/>
          <w:lang w:val="en-GB"/>
        </w:rPr>
        <w:instrText xml:space="preserve"> FORMTEXT </w:instrText>
      </w:r>
      <w:r w:rsidR="00AC5463" w:rsidRPr="00702A16">
        <w:rPr>
          <w:rFonts w:cs="Arial"/>
          <w:lang w:val="en-GB"/>
        </w:rPr>
      </w:r>
      <w:r w:rsidR="00AC5463" w:rsidRPr="00702A16">
        <w:rPr>
          <w:rFonts w:cs="Arial"/>
          <w:lang w:val="en-GB"/>
        </w:rPr>
        <w:fldChar w:fldCharType="separate"/>
      </w:r>
      <w:r w:rsidR="00AC5463" w:rsidRPr="00702A16">
        <w:rPr>
          <w:rFonts w:cs="Arial"/>
          <w:noProof/>
          <w:lang w:val="en-GB"/>
        </w:rPr>
        <w:t>Day/Month/Year</w:t>
      </w:r>
      <w:r w:rsidR="00AC5463" w:rsidRPr="00702A16">
        <w:rPr>
          <w:rFonts w:cs="Arial"/>
          <w:lang w:val="en-GB"/>
        </w:rPr>
        <w:fldChar w:fldCharType="end"/>
      </w:r>
      <w:bookmarkEnd w:id="4"/>
      <w:r w:rsidRPr="00702A16">
        <w:rPr>
          <w:rFonts w:cs="Arial"/>
          <w:b/>
          <w:lang w:val="en-GB"/>
        </w:rPr>
        <w:t xml:space="preserve">          </w:t>
      </w:r>
    </w:p>
    <w:p w14:paraId="6907F6FD" w14:textId="77777777" w:rsidR="004378B7" w:rsidRPr="00702A16" w:rsidRDefault="004378B7" w:rsidP="007F597F">
      <w:pPr>
        <w:spacing w:line="336" w:lineRule="auto"/>
        <w:rPr>
          <w:rFonts w:cs="Arial"/>
          <w:b/>
          <w:lang w:val="en-GB"/>
        </w:rPr>
      </w:pPr>
      <w:r w:rsidRPr="00702A16">
        <w:rPr>
          <w:rFonts w:cs="Arial"/>
          <w:b/>
          <w:lang w:val="en-GB"/>
        </w:rPr>
        <w:t xml:space="preserve">Place of Birth: </w:t>
      </w:r>
      <w:bookmarkStart w:id="5" w:name="Natural"/>
      <w:r w:rsidR="00AC5463" w:rsidRPr="00702A16">
        <w:rPr>
          <w:rFonts w:cs="Arial"/>
          <w:lang w:val="en-GB"/>
        </w:rPr>
        <w:fldChar w:fldCharType="begin">
          <w:ffData>
            <w:name w:val="Natural"/>
            <w:enabled/>
            <w:calcOnExit/>
            <w:textInput>
              <w:default w:val="City of Birth"/>
            </w:textInput>
          </w:ffData>
        </w:fldChar>
      </w:r>
      <w:r w:rsidR="00AC5463" w:rsidRPr="00702A16">
        <w:rPr>
          <w:rFonts w:cs="Arial"/>
          <w:lang w:val="en-GB"/>
        </w:rPr>
        <w:instrText xml:space="preserve"> FORMTEXT </w:instrText>
      </w:r>
      <w:r w:rsidR="00AC5463" w:rsidRPr="00702A16">
        <w:rPr>
          <w:rFonts w:cs="Arial"/>
          <w:lang w:val="en-GB"/>
        </w:rPr>
      </w:r>
      <w:r w:rsidR="00AC5463" w:rsidRPr="00702A16">
        <w:rPr>
          <w:rFonts w:cs="Arial"/>
          <w:lang w:val="en-GB"/>
        </w:rPr>
        <w:fldChar w:fldCharType="separate"/>
      </w:r>
      <w:r w:rsidR="00AC5463" w:rsidRPr="00702A16">
        <w:rPr>
          <w:rFonts w:cs="Arial"/>
          <w:noProof/>
          <w:lang w:val="en-GB"/>
        </w:rPr>
        <w:t>City of Birth</w:t>
      </w:r>
      <w:r w:rsidR="00AC5463" w:rsidRPr="00702A16">
        <w:rPr>
          <w:rFonts w:cs="Arial"/>
          <w:lang w:val="en-GB"/>
        </w:rPr>
        <w:fldChar w:fldCharType="end"/>
      </w:r>
      <w:bookmarkEnd w:id="5"/>
      <w:r w:rsidRPr="00702A16">
        <w:rPr>
          <w:rFonts w:cs="Arial"/>
          <w:b/>
          <w:i/>
          <w:lang w:val="en-GB"/>
        </w:rPr>
        <w:t xml:space="preserve">      </w:t>
      </w:r>
      <w:r w:rsidRPr="00702A16">
        <w:rPr>
          <w:rFonts w:cs="Arial"/>
          <w:b/>
          <w:lang w:val="en-GB"/>
        </w:rPr>
        <w:t>Nationality</w:t>
      </w:r>
      <w:r w:rsidRPr="00702A16">
        <w:rPr>
          <w:rFonts w:cs="Arial"/>
          <w:b/>
          <w:i/>
          <w:lang w:val="en-GB"/>
        </w:rPr>
        <w:t xml:space="preserve">: </w:t>
      </w:r>
      <w:bookmarkStart w:id="6" w:name="Nacionalidade"/>
      <w:r w:rsidR="00AC5463" w:rsidRPr="00702A16">
        <w:rPr>
          <w:rFonts w:cs="Arial"/>
          <w:lang w:val="en-GB"/>
        </w:rPr>
        <w:fldChar w:fldCharType="begin">
          <w:ffData>
            <w:name w:val="Nacionalidade"/>
            <w:enabled/>
            <w:calcOnExit/>
            <w:textInput>
              <w:default w:val="Nationality"/>
            </w:textInput>
          </w:ffData>
        </w:fldChar>
      </w:r>
      <w:r w:rsidR="00AC5463" w:rsidRPr="00702A16">
        <w:rPr>
          <w:rFonts w:cs="Arial"/>
          <w:lang w:val="en-GB"/>
        </w:rPr>
        <w:instrText xml:space="preserve"> FORMTEXT </w:instrText>
      </w:r>
      <w:r w:rsidR="00AC5463" w:rsidRPr="00702A16">
        <w:rPr>
          <w:rFonts w:cs="Arial"/>
          <w:lang w:val="en-GB"/>
        </w:rPr>
      </w:r>
      <w:r w:rsidR="00AC5463" w:rsidRPr="00702A16">
        <w:rPr>
          <w:rFonts w:cs="Arial"/>
          <w:lang w:val="en-GB"/>
        </w:rPr>
        <w:fldChar w:fldCharType="separate"/>
      </w:r>
      <w:r w:rsidR="00AC5463" w:rsidRPr="00702A16">
        <w:rPr>
          <w:rFonts w:cs="Arial"/>
          <w:noProof/>
          <w:lang w:val="en-GB"/>
        </w:rPr>
        <w:t>Nationality</w:t>
      </w:r>
      <w:r w:rsidR="00AC5463" w:rsidRPr="00702A16">
        <w:rPr>
          <w:rFonts w:cs="Arial"/>
          <w:lang w:val="en-GB"/>
        </w:rPr>
        <w:fldChar w:fldCharType="end"/>
      </w:r>
      <w:bookmarkEnd w:id="6"/>
    </w:p>
    <w:p w14:paraId="719B4856" w14:textId="77777777" w:rsidR="004378B7" w:rsidRPr="00702A16" w:rsidRDefault="004378B7" w:rsidP="007F597F">
      <w:pPr>
        <w:spacing w:line="336" w:lineRule="auto"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 xml:space="preserve">Address: </w:t>
      </w:r>
      <w:bookmarkStart w:id="7" w:name="Morada"/>
      <w:r w:rsidR="00AC5463" w:rsidRPr="00702A16">
        <w:rPr>
          <w:rFonts w:cs="Arial"/>
          <w:lang w:val="en-GB"/>
        </w:rPr>
        <w:fldChar w:fldCharType="begin">
          <w:ffData>
            <w:name w:val="Morada"/>
            <w:enabled/>
            <w:calcOnExit/>
            <w:textInput>
              <w:default w:val="Address"/>
            </w:textInput>
          </w:ffData>
        </w:fldChar>
      </w:r>
      <w:r w:rsidR="00AC5463" w:rsidRPr="00702A16">
        <w:rPr>
          <w:rFonts w:cs="Arial"/>
          <w:lang w:val="en-GB"/>
        </w:rPr>
        <w:instrText xml:space="preserve"> FORMTEXT </w:instrText>
      </w:r>
      <w:r w:rsidR="00AC5463" w:rsidRPr="00702A16">
        <w:rPr>
          <w:rFonts w:cs="Arial"/>
          <w:lang w:val="en-GB"/>
        </w:rPr>
      </w:r>
      <w:r w:rsidR="00AC5463" w:rsidRPr="00702A16">
        <w:rPr>
          <w:rFonts w:cs="Arial"/>
          <w:lang w:val="en-GB"/>
        </w:rPr>
        <w:fldChar w:fldCharType="separate"/>
      </w:r>
      <w:r w:rsidR="00AC5463" w:rsidRPr="00702A16">
        <w:rPr>
          <w:rFonts w:cs="Arial"/>
          <w:noProof/>
          <w:lang w:val="en-GB"/>
        </w:rPr>
        <w:t>Address</w:t>
      </w:r>
      <w:r w:rsidR="00AC5463" w:rsidRPr="00702A16">
        <w:rPr>
          <w:rFonts w:cs="Arial"/>
          <w:lang w:val="en-GB"/>
        </w:rPr>
        <w:fldChar w:fldCharType="end"/>
      </w:r>
      <w:bookmarkEnd w:id="7"/>
    </w:p>
    <w:p w14:paraId="6D32F1D1" w14:textId="77777777" w:rsidR="004378B7" w:rsidRPr="00702A16" w:rsidRDefault="004378B7" w:rsidP="007F597F">
      <w:pPr>
        <w:spacing w:line="336" w:lineRule="auto"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 xml:space="preserve">City: </w:t>
      </w:r>
      <w:bookmarkStart w:id="8" w:name="Localidade"/>
      <w:r w:rsidR="00AC5463" w:rsidRPr="00702A16">
        <w:rPr>
          <w:rFonts w:cs="Arial"/>
          <w:lang w:val="en-GB"/>
        </w:rPr>
        <w:fldChar w:fldCharType="begin">
          <w:ffData>
            <w:name w:val="Localidade"/>
            <w:enabled/>
            <w:calcOnExit/>
            <w:textInput>
              <w:default w:val="City"/>
            </w:textInput>
          </w:ffData>
        </w:fldChar>
      </w:r>
      <w:r w:rsidR="00AC5463" w:rsidRPr="00702A16">
        <w:rPr>
          <w:rFonts w:cs="Arial"/>
          <w:lang w:val="en-GB"/>
        </w:rPr>
        <w:instrText xml:space="preserve"> FORMTEXT </w:instrText>
      </w:r>
      <w:r w:rsidR="00AC5463" w:rsidRPr="00702A16">
        <w:rPr>
          <w:rFonts w:cs="Arial"/>
          <w:lang w:val="en-GB"/>
        </w:rPr>
      </w:r>
      <w:r w:rsidR="00AC5463" w:rsidRPr="00702A16">
        <w:rPr>
          <w:rFonts w:cs="Arial"/>
          <w:lang w:val="en-GB"/>
        </w:rPr>
        <w:fldChar w:fldCharType="separate"/>
      </w:r>
      <w:r w:rsidR="00AC5463" w:rsidRPr="00702A16">
        <w:rPr>
          <w:rFonts w:cs="Arial"/>
          <w:noProof/>
          <w:lang w:val="en-GB"/>
        </w:rPr>
        <w:t>City</w:t>
      </w:r>
      <w:r w:rsidR="00AC5463" w:rsidRPr="00702A16">
        <w:rPr>
          <w:rFonts w:cs="Arial"/>
          <w:lang w:val="en-GB"/>
        </w:rPr>
        <w:fldChar w:fldCharType="end"/>
      </w:r>
      <w:bookmarkEnd w:id="8"/>
      <w:r w:rsidRPr="00702A16">
        <w:rPr>
          <w:rFonts w:cs="Arial"/>
          <w:b/>
          <w:i/>
          <w:lang w:val="en-GB"/>
        </w:rPr>
        <w:tab/>
      </w:r>
      <w:r w:rsidRPr="00702A16">
        <w:rPr>
          <w:rFonts w:cs="Arial"/>
          <w:b/>
          <w:i/>
          <w:lang w:val="en-GB"/>
        </w:rPr>
        <w:tab/>
        <w:t xml:space="preserve">                        </w:t>
      </w:r>
      <w:r w:rsidRPr="00702A16">
        <w:rPr>
          <w:rFonts w:cs="Arial"/>
          <w:b/>
          <w:lang w:val="en-GB"/>
        </w:rPr>
        <w:t xml:space="preserve">Post Code: </w:t>
      </w:r>
      <w:bookmarkStart w:id="9" w:name="CP"/>
      <w:r w:rsidR="00AC5463" w:rsidRPr="00702A16">
        <w:rPr>
          <w:rFonts w:cs="Arial"/>
          <w:lang w:val="en-GB"/>
        </w:rPr>
        <w:fldChar w:fldCharType="begin">
          <w:ffData>
            <w:name w:val="CP"/>
            <w:enabled/>
            <w:calcOnExit/>
            <w:textInput>
              <w:default w:val="Post Code"/>
            </w:textInput>
          </w:ffData>
        </w:fldChar>
      </w:r>
      <w:r w:rsidR="00AC5463" w:rsidRPr="00702A16">
        <w:rPr>
          <w:rFonts w:cs="Arial"/>
          <w:lang w:val="en-GB"/>
        </w:rPr>
        <w:instrText xml:space="preserve"> FORMTEXT </w:instrText>
      </w:r>
      <w:r w:rsidR="00AC5463" w:rsidRPr="00702A16">
        <w:rPr>
          <w:rFonts w:cs="Arial"/>
          <w:lang w:val="en-GB"/>
        </w:rPr>
      </w:r>
      <w:r w:rsidR="00AC5463" w:rsidRPr="00702A16">
        <w:rPr>
          <w:rFonts w:cs="Arial"/>
          <w:lang w:val="en-GB"/>
        </w:rPr>
        <w:fldChar w:fldCharType="separate"/>
      </w:r>
      <w:r w:rsidR="00AC5463" w:rsidRPr="00702A16">
        <w:rPr>
          <w:rFonts w:cs="Arial"/>
          <w:noProof/>
          <w:lang w:val="en-GB"/>
        </w:rPr>
        <w:t>Post Code</w:t>
      </w:r>
      <w:r w:rsidR="00AC5463" w:rsidRPr="00702A16">
        <w:rPr>
          <w:rFonts w:cs="Arial"/>
          <w:lang w:val="en-GB"/>
        </w:rPr>
        <w:fldChar w:fldCharType="end"/>
      </w:r>
      <w:bookmarkEnd w:id="9"/>
    </w:p>
    <w:p w14:paraId="5673D264" w14:textId="77777777" w:rsidR="004378B7" w:rsidRPr="00702A16" w:rsidRDefault="00771A0F" w:rsidP="007F597F">
      <w:pPr>
        <w:spacing w:line="336" w:lineRule="auto"/>
        <w:rPr>
          <w:rFonts w:cs="Arial"/>
          <w:b/>
          <w:lang w:val="en-GB"/>
        </w:rPr>
      </w:pPr>
      <w:r w:rsidRPr="00702A16">
        <w:rPr>
          <w:rFonts w:cs="Arial"/>
          <w:b/>
          <w:lang w:val="en-GB"/>
        </w:rPr>
        <w:t>Email</w:t>
      </w:r>
      <w:r w:rsidR="004378B7" w:rsidRPr="00702A16">
        <w:rPr>
          <w:rFonts w:cs="Arial"/>
          <w:b/>
          <w:lang w:val="en-GB"/>
        </w:rPr>
        <w:t xml:space="preserve">: </w:t>
      </w:r>
      <w:r w:rsidR="00FB4C7D">
        <w:rPr>
          <w:rFonts w:cs="Arial"/>
          <w:lang w:val="en-GB"/>
        </w:rPr>
        <w:fldChar w:fldCharType="begin">
          <w:ffData>
            <w:name w:val="Email"/>
            <w:enabled/>
            <w:calcOnExit/>
            <w:textInput>
              <w:default w:val="Email"/>
            </w:textInput>
          </w:ffData>
        </w:fldChar>
      </w:r>
      <w:bookmarkStart w:id="10" w:name="Email"/>
      <w:r w:rsidR="00FB4C7D">
        <w:rPr>
          <w:rFonts w:cs="Arial"/>
          <w:lang w:val="en-GB"/>
        </w:rPr>
        <w:instrText xml:space="preserve"> FORMTEXT </w:instrText>
      </w:r>
      <w:r w:rsidR="00FB4C7D">
        <w:rPr>
          <w:rFonts w:cs="Arial"/>
          <w:lang w:val="en-GB"/>
        </w:rPr>
      </w:r>
      <w:r w:rsidR="00FB4C7D">
        <w:rPr>
          <w:rFonts w:cs="Arial"/>
          <w:lang w:val="en-GB"/>
        </w:rPr>
        <w:fldChar w:fldCharType="separate"/>
      </w:r>
      <w:r w:rsidR="00FB4C7D">
        <w:rPr>
          <w:rFonts w:cs="Arial"/>
          <w:noProof/>
          <w:lang w:val="en-GB"/>
        </w:rPr>
        <w:t>Email</w:t>
      </w:r>
      <w:r w:rsidR="00FB4C7D">
        <w:rPr>
          <w:rFonts w:cs="Arial"/>
          <w:lang w:val="en-GB"/>
        </w:rPr>
        <w:fldChar w:fldCharType="end"/>
      </w:r>
      <w:bookmarkEnd w:id="10"/>
      <w:r w:rsidR="004378B7" w:rsidRPr="00702A16">
        <w:rPr>
          <w:rFonts w:cs="Arial"/>
          <w:b/>
          <w:lang w:val="en-GB"/>
        </w:rPr>
        <w:t xml:space="preserve"> </w:t>
      </w:r>
      <w:r w:rsidR="004378B7" w:rsidRPr="00702A16">
        <w:rPr>
          <w:rFonts w:cs="Arial"/>
          <w:b/>
          <w:lang w:val="en-GB"/>
        </w:rPr>
        <w:tab/>
      </w:r>
      <w:r w:rsidR="004378B7" w:rsidRPr="00702A16">
        <w:rPr>
          <w:rFonts w:cs="Arial"/>
          <w:b/>
          <w:lang w:val="en-GB"/>
        </w:rPr>
        <w:tab/>
        <w:t xml:space="preserve">Mobile phone: </w:t>
      </w:r>
      <w:r w:rsidR="00FB4C7D">
        <w:rPr>
          <w:rFonts w:cs="Arial"/>
          <w:lang w:val="en-GB"/>
        </w:rPr>
        <w:fldChar w:fldCharType="begin">
          <w:ffData>
            <w:name w:val=""/>
            <w:enabled/>
            <w:calcOnExit/>
            <w:textInput>
              <w:default w:val="Mobile Phone Number"/>
            </w:textInput>
          </w:ffData>
        </w:fldChar>
      </w:r>
      <w:r w:rsidR="00FB4C7D">
        <w:rPr>
          <w:rFonts w:cs="Arial"/>
          <w:lang w:val="en-GB"/>
        </w:rPr>
        <w:instrText xml:space="preserve"> FORMTEXT </w:instrText>
      </w:r>
      <w:r w:rsidR="00FB4C7D">
        <w:rPr>
          <w:rFonts w:cs="Arial"/>
          <w:lang w:val="en-GB"/>
        </w:rPr>
      </w:r>
      <w:r w:rsidR="00FB4C7D">
        <w:rPr>
          <w:rFonts w:cs="Arial"/>
          <w:lang w:val="en-GB"/>
        </w:rPr>
        <w:fldChar w:fldCharType="separate"/>
      </w:r>
      <w:r w:rsidR="00FB4C7D">
        <w:rPr>
          <w:rFonts w:cs="Arial"/>
          <w:noProof/>
          <w:lang w:val="en-GB"/>
        </w:rPr>
        <w:t>Mobile Phone Number</w:t>
      </w:r>
      <w:r w:rsidR="00FB4C7D">
        <w:rPr>
          <w:rFonts w:cs="Arial"/>
          <w:lang w:val="en-GB"/>
        </w:rPr>
        <w:fldChar w:fldCharType="end"/>
      </w:r>
    </w:p>
    <w:p w14:paraId="345B1CB9" w14:textId="77777777" w:rsidR="002137CD" w:rsidRDefault="002137CD" w:rsidP="007F597F">
      <w:pPr>
        <w:spacing w:line="336" w:lineRule="auto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Academic Records:</w:t>
      </w:r>
    </w:p>
    <w:p w14:paraId="2669A93E" w14:textId="77777777" w:rsidR="002137CD" w:rsidRPr="00702A16" w:rsidRDefault="002137CD" w:rsidP="002137CD">
      <w:pPr>
        <w:spacing w:line="336" w:lineRule="auto"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>1</w:t>
      </w:r>
      <w:r w:rsidRPr="00FB4C7D">
        <w:rPr>
          <w:rFonts w:cs="Arial"/>
          <w:b/>
          <w:position w:val="6"/>
          <w:sz w:val="16"/>
          <w:lang w:val="en-GB"/>
        </w:rPr>
        <w:t>st</w:t>
      </w:r>
      <w:r w:rsidRPr="00702A16">
        <w:rPr>
          <w:rFonts w:cs="Arial"/>
          <w:b/>
          <w:lang w:val="en-GB"/>
        </w:rPr>
        <w:t xml:space="preserve"> cycle degree / Bachelor / Integrated Masters: </w:t>
      </w:r>
      <w:r w:rsidRPr="00702A16">
        <w:rPr>
          <w:rFonts w:cs="Arial"/>
          <w:b/>
          <w:i/>
          <w:lang w:val="en-GB"/>
        </w:rPr>
        <w:fldChar w:fldCharType="begin">
          <w:ffData>
            <w:name w:val=""/>
            <w:enabled/>
            <w:calcOnExit/>
            <w:textInput>
              <w:default w:val="Bachelor or Integrated Master Course"/>
            </w:textInput>
          </w:ffData>
        </w:fldChar>
      </w:r>
      <w:r w:rsidRPr="00702A16">
        <w:rPr>
          <w:rFonts w:cs="Arial"/>
          <w:b/>
          <w:i/>
          <w:lang w:val="en-GB"/>
        </w:rPr>
        <w:instrText xml:space="preserve"> FORMTEXT </w:instrText>
      </w:r>
      <w:r w:rsidRPr="00702A16">
        <w:rPr>
          <w:rFonts w:cs="Arial"/>
          <w:b/>
          <w:i/>
          <w:lang w:val="en-GB"/>
        </w:rPr>
      </w:r>
      <w:r w:rsidRPr="00702A16">
        <w:rPr>
          <w:rFonts w:cs="Arial"/>
          <w:b/>
          <w:i/>
          <w:lang w:val="en-GB"/>
        </w:rPr>
        <w:fldChar w:fldCharType="separate"/>
      </w:r>
      <w:r w:rsidRPr="00702A16">
        <w:rPr>
          <w:rFonts w:cs="Arial"/>
          <w:b/>
          <w:i/>
          <w:noProof/>
          <w:lang w:val="en-GB"/>
        </w:rPr>
        <w:t>Bachelor or Integrated Master Course</w:t>
      </w:r>
      <w:r w:rsidRPr="00702A16">
        <w:rPr>
          <w:rFonts w:cs="Arial"/>
          <w:b/>
          <w:i/>
          <w:lang w:val="en-GB"/>
        </w:rPr>
        <w:fldChar w:fldCharType="end"/>
      </w:r>
    </w:p>
    <w:p w14:paraId="3E8E86AA" w14:textId="77777777" w:rsidR="002137CD" w:rsidRPr="00702A16" w:rsidRDefault="002137CD" w:rsidP="002137CD">
      <w:pPr>
        <w:spacing w:line="336" w:lineRule="auto"/>
        <w:ind w:left="851" w:firstLine="708"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>Institution granting the degree:</w:t>
      </w:r>
      <w:r w:rsidRPr="00702A16">
        <w:rPr>
          <w:rFonts w:cs="Arial"/>
          <w:b/>
          <w:i/>
          <w:lang w:val="en-GB"/>
        </w:rPr>
        <w:t xml:space="preserve"> </w:t>
      </w:r>
      <w:r w:rsidRPr="00702A16">
        <w:rPr>
          <w:rFonts w:cs="Arial"/>
          <w:b/>
          <w:i/>
          <w:lang w:val="en-GB"/>
        </w:rPr>
        <w:fldChar w:fldCharType="begin">
          <w:ffData>
            <w:name w:val=""/>
            <w:enabled/>
            <w:calcOnExit/>
            <w:textInput>
              <w:default w:val="Name of institution"/>
            </w:textInput>
          </w:ffData>
        </w:fldChar>
      </w:r>
      <w:r w:rsidRPr="00702A16">
        <w:rPr>
          <w:rFonts w:cs="Arial"/>
          <w:b/>
          <w:i/>
          <w:lang w:val="en-GB"/>
        </w:rPr>
        <w:instrText xml:space="preserve"> FORMTEXT </w:instrText>
      </w:r>
      <w:r w:rsidRPr="00702A16">
        <w:rPr>
          <w:rFonts w:cs="Arial"/>
          <w:b/>
          <w:i/>
          <w:lang w:val="en-GB"/>
        </w:rPr>
      </w:r>
      <w:r w:rsidRPr="00702A16">
        <w:rPr>
          <w:rFonts w:cs="Arial"/>
          <w:b/>
          <w:i/>
          <w:lang w:val="en-GB"/>
        </w:rPr>
        <w:fldChar w:fldCharType="separate"/>
      </w:r>
      <w:r w:rsidRPr="00702A16">
        <w:rPr>
          <w:rFonts w:cs="Arial"/>
          <w:b/>
          <w:i/>
          <w:noProof/>
          <w:lang w:val="en-GB"/>
        </w:rPr>
        <w:t>Name of institution</w:t>
      </w:r>
      <w:r w:rsidRPr="00702A16">
        <w:rPr>
          <w:rFonts w:cs="Arial"/>
          <w:b/>
          <w:i/>
          <w:lang w:val="en-GB"/>
        </w:rPr>
        <w:fldChar w:fldCharType="end"/>
      </w:r>
    </w:p>
    <w:p w14:paraId="7CD10B1C" w14:textId="77777777" w:rsidR="002137CD" w:rsidRPr="00702A16" w:rsidRDefault="002137CD" w:rsidP="002137CD">
      <w:pPr>
        <w:spacing w:line="336" w:lineRule="auto"/>
        <w:ind w:left="1843"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>Masters (2</w:t>
      </w:r>
      <w:r w:rsidRPr="00FB4C7D">
        <w:rPr>
          <w:rFonts w:cs="Arial"/>
          <w:b/>
          <w:position w:val="6"/>
          <w:sz w:val="16"/>
          <w:lang w:val="en-GB"/>
        </w:rPr>
        <w:t>nd</w:t>
      </w:r>
      <w:r w:rsidRPr="00702A16">
        <w:rPr>
          <w:rFonts w:cs="Arial"/>
          <w:b/>
          <w:lang w:val="en-GB"/>
        </w:rPr>
        <w:t xml:space="preserve"> cycle degree): </w:t>
      </w:r>
      <w:r w:rsidRPr="00702A16">
        <w:rPr>
          <w:rFonts w:cs="Arial"/>
          <w:b/>
          <w:i/>
          <w:lang w:val="en-GB"/>
        </w:rPr>
        <w:fldChar w:fldCharType="begin">
          <w:ffData>
            <w:name w:val=""/>
            <w:enabled/>
            <w:calcOnExit/>
            <w:textInput>
              <w:default w:val="Name of Master Course (not integrated MsC)"/>
            </w:textInput>
          </w:ffData>
        </w:fldChar>
      </w:r>
      <w:r w:rsidRPr="00702A16">
        <w:rPr>
          <w:rFonts w:cs="Arial"/>
          <w:b/>
          <w:i/>
          <w:lang w:val="en-GB"/>
        </w:rPr>
        <w:instrText xml:space="preserve"> FORMTEXT </w:instrText>
      </w:r>
      <w:r w:rsidRPr="00702A16">
        <w:rPr>
          <w:rFonts w:cs="Arial"/>
          <w:b/>
          <w:i/>
          <w:lang w:val="en-GB"/>
        </w:rPr>
      </w:r>
      <w:r w:rsidRPr="00702A16">
        <w:rPr>
          <w:rFonts w:cs="Arial"/>
          <w:b/>
          <w:i/>
          <w:lang w:val="en-GB"/>
        </w:rPr>
        <w:fldChar w:fldCharType="separate"/>
      </w:r>
      <w:r w:rsidRPr="00702A16">
        <w:rPr>
          <w:rFonts w:cs="Arial"/>
          <w:b/>
          <w:i/>
          <w:noProof/>
          <w:lang w:val="en-GB"/>
        </w:rPr>
        <w:t>Name of Master Course (not integrated MsC)</w:t>
      </w:r>
      <w:r w:rsidRPr="00702A16">
        <w:rPr>
          <w:rFonts w:cs="Arial"/>
          <w:b/>
          <w:i/>
          <w:lang w:val="en-GB"/>
        </w:rPr>
        <w:fldChar w:fldCharType="end"/>
      </w:r>
    </w:p>
    <w:p w14:paraId="7AA42BD4" w14:textId="77777777" w:rsidR="002137CD" w:rsidRPr="00702A16" w:rsidRDefault="002137CD" w:rsidP="002137CD">
      <w:pPr>
        <w:spacing w:line="336" w:lineRule="auto"/>
        <w:ind w:left="851" w:firstLine="708"/>
        <w:rPr>
          <w:rFonts w:cs="Arial"/>
          <w:b/>
          <w:lang w:val="en-GB"/>
        </w:rPr>
      </w:pPr>
      <w:r w:rsidRPr="00702A16">
        <w:rPr>
          <w:rFonts w:cs="Arial"/>
          <w:b/>
          <w:lang w:val="en-GB"/>
        </w:rPr>
        <w:t>Institution granting the degree:</w:t>
      </w:r>
      <w:r w:rsidRPr="00702A16">
        <w:rPr>
          <w:rFonts w:cs="Arial"/>
          <w:b/>
          <w:i/>
          <w:lang w:val="en-GB"/>
        </w:rPr>
        <w:t xml:space="preserve"> </w:t>
      </w:r>
      <w:r w:rsidRPr="00702A16">
        <w:rPr>
          <w:rFonts w:cs="Arial"/>
          <w:b/>
          <w:i/>
          <w:lang w:val="en-GB"/>
        </w:rPr>
        <w:fldChar w:fldCharType="begin">
          <w:ffData>
            <w:name w:val=""/>
            <w:enabled/>
            <w:calcOnExit/>
            <w:textInput>
              <w:default w:val="Name of Institution"/>
            </w:textInput>
          </w:ffData>
        </w:fldChar>
      </w:r>
      <w:r w:rsidRPr="00702A16">
        <w:rPr>
          <w:rFonts w:cs="Arial"/>
          <w:b/>
          <w:i/>
          <w:lang w:val="en-GB"/>
        </w:rPr>
        <w:instrText xml:space="preserve"> FORMTEXT </w:instrText>
      </w:r>
      <w:r w:rsidRPr="00702A16">
        <w:rPr>
          <w:rFonts w:cs="Arial"/>
          <w:b/>
          <w:i/>
          <w:lang w:val="en-GB"/>
        </w:rPr>
      </w:r>
      <w:r w:rsidRPr="00702A16">
        <w:rPr>
          <w:rFonts w:cs="Arial"/>
          <w:b/>
          <w:i/>
          <w:lang w:val="en-GB"/>
        </w:rPr>
        <w:fldChar w:fldCharType="separate"/>
      </w:r>
      <w:r w:rsidRPr="00702A16">
        <w:rPr>
          <w:rFonts w:cs="Arial"/>
          <w:b/>
          <w:i/>
          <w:noProof/>
          <w:lang w:val="en-GB"/>
        </w:rPr>
        <w:t>Name of Institution</w:t>
      </w:r>
      <w:r w:rsidRPr="00702A16">
        <w:rPr>
          <w:rFonts w:cs="Arial"/>
          <w:b/>
          <w:i/>
          <w:lang w:val="en-GB"/>
        </w:rPr>
        <w:fldChar w:fldCharType="end"/>
      </w:r>
    </w:p>
    <w:p w14:paraId="07324B32" w14:textId="77777777" w:rsidR="002137CD" w:rsidRDefault="002137CD" w:rsidP="007F597F">
      <w:pPr>
        <w:spacing w:line="336" w:lineRule="auto"/>
        <w:rPr>
          <w:rFonts w:cs="Arial"/>
          <w:b/>
          <w:lang w:val="en-GB"/>
        </w:rPr>
      </w:pPr>
    </w:p>
    <w:p w14:paraId="2F7B7549" w14:textId="77777777" w:rsidR="004378B7" w:rsidRPr="00702A16" w:rsidRDefault="004378B7" w:rsidP="007F597F">
      <w:pPr>
        <w:spacing w:line="336" w:lineRule="auto"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 xml:space="preserve">Title of Thesis: </w:t>
      </w:r>
      <w:bookmarkStart w:id="11" w:name="Tema"/>
      <w:r w:rsidR="00AC5463" w:rsidRPr="00702A16">
        <w:rPr>
          <w:rFonts w:cs="Arial"/>
          <w:b/>
          <w:i/>
          <w:lang w:val="en-GB"/>
        </w:rPr>
        <w:fldChar w:fldCharType="begin">
          <w:ffData>
            <w:name w:val="Tema"/>
            <w:enabled/>
            <w:calcOnExit/>
            <w:textInput>
              <w:default w:val="Title of thesis"/>
            </w:textInput>
          </w:ffData>
        </w:fldChar>
      </w:r>
      <w:r w:rsidR="00AC5463" w:rsidRPr="00702A16">
        <w:rPr>
          <w:rFonts w:cs="Arial"/>
          <w:b/>
          <w:i/>
          <w:lang w:val="en-GB"/>
        </w:rPr>
        <w:instrText xml:space="preserve"> FORMTEXT </w:instrText>
      </w:r>
      <w:r w:rsidR="00AC5463" w:rsidRPr="00702A16">
        <w:rPr>
          <w:rFonts w:cs="Arial"/>
          <w:b/>
          <w:i/>
          <w:lang w:val="en-GB"/>
        </w:rPr>
      </w:r>
      <w:r w:rsidR="00AC5463" w:rsidRPr="00702A16">
        <w:rPr>
          <w:rFonts w:cs="Arial"/>
          <w:b/>
          <w:i/>
          <w:lang w:val="en-GB"/>
        </w:rPr>
        <w:fldChar w:fldCharType="separate"/>
      </w:r>
      <w:r w:rsidR="00AC5463" w:rsidRPr="00702A16">
        <w:rPr>
          <w:rFonts w:cs="Arial"/>
          <w:b/>
          <w:i/>
          <w:noProof/>
          <w:lang w:val="en-GB"/>
        </w:rPr>
        <w:t>Title of thesis</w:t>
      </w:r>
      <w:r w:rsidR="00AC5463" w:rsidRPr="00702A16">
        <w:rPr>
          <w:rFonts w:cs="Arial"/>
          <w:b/>
          <w:i/>
          <w:lang w:val="en-GB"/>
        </w:rPr>
        <w:fldChar w:fldCharType="end"/>
      </w:r>
      <w:bookmarkEnd w:id="11"/>
    </w:p>
    <w:p w14:paraId="2E4F4D3C" w14:textId="35AF386C" w:rsidR="004378B7" w:rsidRPr="00702A16" w:rsidRDefault="004378B7" w:rsidP="007F597F">
      <w:pPr>
        <w:spacing w:line="336" w:lineRule="auto"/>
        <w:rPr>
          <w:rFonts w:cs="Arial"/>
          <w:lang w:val="en-GB"/>
        </w:rPr>
      </w:pPr>
      <w:r w:rsidRPr="009B296F">
        <w:rPr>
          <w:rFonts w:cs="Arial"/>
          <w:b/>
          <w:lang w:val="en-GB"/>
        </w:rPr>
        <w:t>Doctoral Programme:</w:t>
      </w:r>
      <w:r w:rsidRPr="00702A16">
        <w:rPr>
          <w:rFonts w:cs="Arial"/>
          <w:b/>
          <w:lang w:val="en-GB"/>
        </w:rPr>
        <w:t xml:space="preserve"> </w:t>
      </w:r>
      <w:r w:rsidR="002837F9">
        <w:rPr>
          <w:rFonts w:cs="Arial"/>
          <w:lang w:val="en-GB"/>
        </w:rPr>
        <w:fldChar w:fldCharType="begin">
          <w:ffData>
            <w:name w:val="Ramos"/>
            <w:enabled/>
            <w:calcOnExit/>
            <w:ddList>
              <w:result w:val="16"/>
              <w:listEntry w:val="Advanced Engineering Systems for Industry"/>
              <w:listEntry w:val="Advanced Materials and Processing"/>
              <w:listEntry w:val="Biomedical Engineering"/>
              <w:listEntry w:val="Chemical and Biological Engineering"/>
              <w:listEntry w:val="Civil Engineering"/>
              <w:listEntry w:val="Computer Science - MAP-i"/>
              <w:listEntry w:val="Electronics and Computer Engineering"/>
              <w:listEntry w:val="Fashion Design"/>
              <w:listEntry w:val="Food Science and Technology and Nutrition"/>
              <w:listEntry w:val="Industrial and Systems Engineering"/>
              <w:listEntry w:val="Informatics"/>
              <w:listEntry w:val="Information Systems and Technology"/>
              <w:listEntry w:val="Leaders for Technical Industries"/>
              <w:listEntry w:val="Marine Biotechnology and Aquaculture"/>
              <w:listEntry w:val="Materials Engineering"/>
              <w:listEntry w:val="Mechanical Engineering"/>
              <w:listEntry w:val="Science and Engineering of Polymers and Composites"/>
              <w:listEntry w:val="Solid Waste Management and Treatment"/>
              <w:listEntry w:val="Sustainability of Built Environment"/>
              <w:listEntry w:val="Telecommunications MAP-tele"/>
              <w:listEntry w:val="Textile Engineering"/>
            </w:ddList>
          </w:ffData>
        </w:fldChar>
      </w:r>
      <w:bookmarkStart w:id="12" w:name="Ramos"/>
      <w:r w:rsidR="002837F9">
        <w:rPr>
          <w:rFonts w:cs="Arial"/>
          <w:lang w:val="en-GB"/>
        </w:rPr>
        <w:instrText xml:space="preserve"> FORMDROPDOWN </w:instrText>
      </w:r>
      <w:r w:rsidR="00000000">
        <w:rPr>
          <w:rFonts w:cs="Arial"/>
          <w:lang w:val="en-GB"/>
        </w:rPr>
      </w:r>
      <w:r w:rsidR="00000000">
        <w:rPr>
          <w:rFonts w:cs="Arial"/>
          <w:lang w:val="en-GB"/>
        </w:rPr>
        <w:fldChar w:fldCharType="separate"/>
      </w:r>
      <w:r w:rsidR="002837F9">
        <w:rPr>
          <w:rFonts w:cs="Arial"/>
          <w:lang w:val="en-GB"/>
        </w:rPr>
        <w:fldChar w:fldCharType="end"/>
      </w:r>
      <w:bookmarkEnd w:id="12"/>
    </w:p>
    <w:p w14:paraId="3352B6DD" w14:textId="77777777" w:rsidR="00771A0F" w:rsidRPr="00702A16" w:rsidRDefault="004378B7" w:rsidP="007F597F">
      <w:pPr>
        <w:spacing w:line="336" w:lineRule="auto"/>
        <w:rPr>
          <w:rFonts w:cs="Arial"/>
          <w:lang w:val="en-GB"/>
        </w:rPr>
      </w:pPr>
      <w:r w:rsidRPr="00702A16">
        <w:rPr>
          <w:rFonts w:cs="Arial"/>
          <w:b/>
          <w:lang w:val="en-GB"/>
        </w:rPr>
        <w:t>Start of Doct</w:t>
      </w:r>
      <w:r w:rsidR="00771A0F" w:rsidRPr="00702A16">
        <w:rPr>
          <w:rFonts w:cs="Arial"/>
          <w:b/>
          <w:lang w:val="en-GB"/>
        </w:rPr>
        <w:t>oral</w:t>
      </w:r>
      <w:r w:rsidRPr="00702A16">
        <w:rPr>
          <w:rFonts w:cs="Arial"/>
          <w:b/>
          <w:lang w:val="en-GB"/>
        </w:rPr>
        <w:t xml:space="preserve"> Progr</w:t>
      </w:r>
      <w:r w:rsidR="00771A0F" w:rsidRPr="00702A16">
        <w:rPr>
          <w:rFonts w:cs="Arial"/>
          <w:b/>
          <w:lang w:val="en-GB"/>
        </w:rPr>
        <w:t>am</w:t>
      </w:r>
      <w:r w:rsidRPr="00702A16">
        <w:rPr>
          <w:rFonts w:cs="Arial"/>
          <w:b/>
          <w:lang w:val="en-GB"/>
        </w:rPr>
        <w:t>:</w:t>
      </w:r>
      <w:r w:rsidRPr="00702A16">
        <w:rPr>
          <w:rFonts w:cs="Arial"/>
          <w:lang w:val="en-GB"/>
        </w:rPr>
        <w:t xml:space="preserve"> </w:t>
      </w:r>
    </w:p>
    <w:p w14:paraId="073DFB61" w14:textId="77777777" w:rsidR="00771A0F" w:rsidRPr="00702A16" w:rsidRDefault="00771A0F" w:rsidP="00771A0F">
      <w:pPr>
        <w:spacing w:line="336" w:lineRule="auto"/>
        <w:ind w:firstLine="720"/>
        <w:rPr>
          <w:rFonts w:cs="Arial"/>
          <w:lang w:val="en-GB"/>
        </w:rPr>
      </w:pPr>
      <w:r w:rsidRPr="00702A16">
        <w:rPr>
          <w:rFonts w:cs="Arial"/>
          <w:b/>
          <w:lang w:val="en-GB"/>
        </w:rPr>
        <w:t>Academic Year:</w:t>
      </w:r>
      <w:r w:rsidRPr="00702A16">
        <w:rPr>
          <w:rFonts w:cs="Arial"/>
          <w:lang w:val="en-GB"/>
        </w:rPr>
        <w:t xml:space="preserve"> </w:t>
      </w:r>
      <w:r w:rsidR="00702A16">
        <w:rPr>
          <w:rFonts w:cs="Arial"/>
          <w:lang w:val="en-GB"/>
        </w:rPr>
        <w:fldChar w:fldCharType="begin">
          <w:ffData>
            <w:name w:val=""/>
            <w:enabled/>
            <w:calcOnExit/>
            <w:textInput>
              <w:default w:val="year"/>
            </w:textInput>
          </w:ffData>
        </w:fldChar>
      </w:r>
      <w:r w:rsidR="00702A16">
        <w:rPr>
          <w:rFonts w:cs="Arial"/>
          <w:lang w:val="en-GB"/>
        </w:rPr>
        <w:instrText xml:space="preserve"> FORMTEXT </w:instrText>
      </w:r>
      <w:r w:rsidR="00702A16">
        <w:rPr>
          <w:rFonts w:cs="Arial"/>
          <w:lang w:val="en-GB"/>
        </w:rPr>
      </w:r>
      <w:r w:rsidR="00702A16">
        <w:rPr>
          <w:rFonts w:cs="Arial"/>
          <w:lang w:val="en-GB"/>
        </w:rPr>
        <w:fldChar w:fldCharType="separate"/>
      </w:r>
      <w:r w:rsidR="00702A16">
        <w:rPr>
          <w:rFonts w:cs="Arial"/>
          <w:noProof/>
          <w:lang w:val="en-GB"/>
        </w:rPr>
        <w:t>year</w:t>
      </w:r>
      <w:r w:rsidR="00702A16">
        <w:rPr>
          <w:rFonts w:cs="Arial"/>
          <w:lang w:val="en-GB"/>
        </w:rPr>
        <w:fldChar w:fldCharType="end"/>
      </w:r>
      <w:r w:rsidR="002137CD">
        <w:rPr>
          <w:rFonts w:cs="Arial"/>
          <w:lang w:val="en-GB"/>
        </w:rPr>
        <w:tab/>
      </w:r>
      <w:r w:rsidR="002137CD">
        <w:rPr>
          <w:rFonts w:cs="Arial"/>
          <w:lang w:val="en-GB"/>
        </w:rPr>
        <w:tab/>
      </w:r>
      <w:r w:rsidR="002137CD" w:rsidRPr="00702A16">
        <w:rPr>
          <w:rFonts w:cs="Arial"/>
          <w:b/>
          <w:lang w:val="en-GB"/>
        </w:rPr>
        <w:t xml:space="preserve">Regimen: </w:t>
      </w:r>
      <w:r w:rsidR="002137CD" w:rsidRPr="00702A16">
        <w:rPr>
          <w:rFonts w:cs="Arial"/>
          <w:lang w:val="en-GB"/>
        </w:rPr>
        <w:fldChar w:fldCharType="begin">
          <w:ffData>
            <w:name w:val=""/>
            <w:enabled/>
            <w:calcOnExit/>
            <w:ddList>
              <w:listEntry w:val="Full-time"/>
              <w:listEntry w:val="Part-time"/>
            </w:ddList>
          </w:ffData>
        </w:fldChar>
      </w:r>
      <w:r w:rsidR="002137CD" w:rsidRPr="00702A16">
        <w:rPr>
          <w:rFonts w:cs="Arial"/>
          <w:lang w:val="en-GB"/>
        </w:rPr>
        <w:instrText xml:space="preserve"> FORMDROPDOWN </w:instrText>
      </w:r>
      <w:r w:rsidR="00000000">
        <w:rPr>
          <w:rFonts w:cs="Arial"/>
          <w:lang w:val="en-GB"/>
        </w:rPr>
      </w:r>
      <w:r w:rsidR="00000000">
        <w:rPr>
          <w:rFonts w:cs="Arial"/>
          <w:lang w:val="en-GB"/>
        </w:rPr>
        <w:fldChar w:fldCharType="separate"/>
      </w:r>
      <w:r w:rsidR="002137CD" w:rsidRPr="00702A16">
        <w:rPr>
          <w:rFonts w:cs="Arial"/>
          <w:lang w:val="en-GB"/>
        </w:rPr>
        <w:fldChar w:fldCharType="end"/>
      </w:r>
    </w:p>
    <w:p w14:paraId="6FE16977" w14:textId="77777777" w:rsidR="004378B7" w:rsidRPr="00702A16" w:rsidRDefault="00771A0F" w:rsidP="00771A0F">
      <w:pPr>
        <w:spacing w:line="336" w:lineRule="auto"/>
        <w:ind w:firstLine="720"/>
        <w:rPr>
          <w:rFonts w:cs="Arial"/>
          <w:sz w:val="24"/>
          <w:lang w:val="en-GB"/>
        </w:rPr>
      </w:pPr>
      <w:r w:rsidRPr="00702A16">
        <w:rPr>
          <w:rFonts w:cs="Arial"/>
          <w:b/>
          <w:lang w:val="en-GB"/>
        </w:rPr>
        <w:t>Semester:</w:t>
      </w:r>
      <w:r w:rsidR="00770600" w:rsidRPr="00770600">
        <w:rPr>
          <w:rFonts w:cs="Arial"/>
          <w:lang w:val="en-GB"/>
        </w:rPr>
        <w:t xml:space="preserve"> </w:t>
      </w:r>
      <w:sdt>
        <w:sdtPr>
          <w:rPr>
            <w:rFonts w:cs="Arial"/>
            <w:lang w:val="en-GB"/>
          </w:rPr>
          <w:id w:val="2057038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0600">
            <w:rPr>
              <w:rFonts w:ascii="MS Gothic" w:eastAsia="MS Gothic" w:hAnsi="MS Gothic" w:cs="Arial" w:hint="eastAsia"/>
              <w:lang w:val="en-GB"/>
            </w:rPr>
            <w:t>☐</w:t>
          </w:r>
        </w:sdtContent>
      </w:sdt>
      <w:r w:rsidRPr="00702A16">
        <w:rPr>
          <w:rFonts w:cs="Arial"/>
          <w:sz w:val="24"/>
          <w:lang w:val="en-GB"/>
        </w:rPr>
        <w:t xml:space="preserve"> </w:t>
      </w:r>
      <w:r w:rsidRPr="00702A16">
        <w:rPr>
          <w:rFonts w:cs="Arial"/>
          <w:lang w:val="en-GB"/>
        </w:rPr>
        <w:t>1</w:t>
      </w:r>
      <w:r w:rsidRPr="00702A16">
        <w:rPr>
          <w:rFonts w:cs="Arial"/>
          <w:position w:val="6"/>
          <w:sz w:val="16"/>
          <w:lang w:val="en-GB"/>
        </w:rPr>
        <w:t>st</w:t>
      </w:r>
      <w:r w:rsidRPr="00702A16">
        <w:rPr>
          <w:rFonts w:cs="Arial"/>
          <w:lang w:val="en-GB"/>
        </w:rPr>
        <w:t xml:space="preserve"> </w:t>
      </w:r>
      <w:r w:rsidR="00702A16" w:rsidRPr="00702A16">
        <w:rPr>
          <w:rFonts w:cs="Arial"/>
          <w:lang w:val="en-GB"/>
        </w:rPr>
        <w:t>semest</w:t>
      </w:r>
      <w:r w:rsidR="00702A16">
        <w:rPr>
          <w:rFonts w:cs="Arial"/>
          <w:lang w:val="en-GB"/>
        </w:rPr>
        <w:t>er</w:t>
      </w:r>
      <w:r w:rsidRPr="00702A16">
        <w:rPr>
          <w:rFonts w:cs="Arial"/>
          <w:lang w:val="en-GB"/>
        </w:rPr>
        <w:t xml:space="preserve"> (</w:t>
      </w:r>
      <w:r w:rsidR="002137CD">
        <w:rPr>
          <w:rFonts w:cs="Arial"/>
          <w:lang w:val="en-GB"/>
        </w:rPr>
        <w:t>Sept./</w:t>
      </w:r>
      <w:r w:rsidRPr="00702A16">
        <w:rPr>
          <w:rFonts w:cs="Arial"/>
          <w:lang w:val="en-GB"/>
        </w:rPr>
        <w:t>Oct</w:t>
      </w:r>
      <w:r w:rsidR="002137CD">
        <w:rPr>
          <w:rFonts w:cs="Arial"/>
          <w:lang w:val="en-GB"/>
        </w:rPr>
        <w:t>.</w:t>
      </w:r>
      <w:r w:rsidRPr="00702A16">
        <w:rPr>
          <w:rFonts w:cs="Arial"/>
          <w:lang w:val="en-GB"/>
        </w:rPr>
        <w:t>);</w:t>
      </w:r>
      <w:r w:rsidR="00770600" w:rsidRPr="00770600">
        <w:rPr>
          <w:rFonts w:cs="Arial"/>
          <w:lang w:val="en-GB"/>
        </w:rPr>
        <w:t xml:space="preserve"> </w:t>
      </w:r>
      <w:sdt>
        <w:sdtPr>
          <w:rPr>
            <w:rFonts w:cs="Arial"/>
            <w:lang w:val="en-GB"/>
          </w:rPr>
          <w:id w:val="-1262761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0600">
            <w:rPr>
              <w:rFonts w:ascii="MS Gothic" w:eastAsia="MS Gothic" w:hAnsi="MS Gothic" w:cs="Arial" w:hint="eastAsia"/>
              <w:lang w:val="en-GB"/>
            </w:rPr>
            <w:t>☐</w:t>
          </w:r>
        </w:sdtContent>
      </w:sdt>
      <w:r w:rsidRPr="00702A16">
        <w:rPr>
          <w:rFonts w:cs="Arial"/>
          <w:sz w:val="24"/>
          <w:lang w:val="en-GB"/>
        </w:rPr>
        <w:t xml:space="preserve"> </w:t>
      </w:r>
      <w:r w:rsidRPr="00702A16">
        <w:rPr>
          <w:rFonts w:cs="Arial"/>
          <w:lang w:val="en-GB"/>
        </w:rPr>
        <w:t>2</w:t>
      </w:r>
      <w:r w:rsidRPr="00702A16">
        <w:rPr>
          <w:rFonts w:cs="Arial"/>
          <w:position w:val="6"/>
          <w:sz w:val="16"/>
          <w:lang w:val="en-GB"/>
        </w:rPr>
        <w:t>nd</w:t>
      </w:r>
      <w:r w:rsidRPr="00702A16">
        <w:rPr>
          <w:rFonts w:cs="Arial"/>
          <w:lang w:val="en-GB"/>
        </w:rPr>
        <w:t xml:space="preserve"> semester (</w:t>
      </w:r>
      <w:r w:rsidR="002137CD">
        <w:rPr>
          <w:rFonts w:cs="Arial"/>
          <w:lang w:val="en-GB"/>
        </w:rPr>
        <w:t>Feb./</w:t>
      </w:r>
      <w:r w:rsidR="00702A16" w:rsidRPr="00702A16">
        <w:rPr>
          <w:rFonts w:cs="Arial"/>
          <w:lang w:val="en-GB"/>
        </w:rPr>
        <w:t>M</w:t>
      </w:r>
      <w:r w:rsidRPr="00702A16">
        <w:rPr>
          <w:rFonts w:cs="Arial"/>
          <w:lang w:val="en-GB"/>
        </w:rPr>
        <w:t>ar</w:t>
      </w:r>
      <w:r w:rsidR="002137CD">
        <w:rPr>
          <w:rFonts w:cs="Arial"/>
          <w:lang w:val="en-GB"/>
        </w:rPr>
        <w:t>.</w:t>
      </w:r>
      <w:r w:rsidRPr="00702A16">
        <w:rPr>
          <w:rFonts w:cs="Arial"/>
          <w:lang w:val="en-GB"/>
        </w:rPr>
        <w:t>)</w:t>
      </w:r>
    </w:p>
    <w:p w14:paraId="3597E108" w14:textId="77777777" w:rsidR="004378B7" w:rsidRPr="00702A16" w:rsidRDefault="004378B7" w:rsidP="00C40836">
      <w:pPr>
        <w:keepNext/>
        <w:rPr>
          <w:rFonts w:cs="Arial"/>
          <w:b/>
          <w:lang w:val="en-GB"/>
        </w:rPr>
      </w:pPr>
      <w:r w:rsidRPr="00702A16">
        <w:rPr>
          <w:rFonts w:cs="Arial"/>
          <w:b/>
          <w:lang w:val="en-GB"/>
        </w:rPr>
        <w:t xml:space="preserve">Name of Supervisor 1: </w:t>
      </w:r>
      <w:r w:rsidR="00D02337">
        <w:rPr>
          <w:rFonts w:cs="Arial"/>
          <w:lang w:val="en-GB"/>
        </w:rPr>
        <w:fldChar w:fldCharType="begin">
          <w:ffData>
            <w:name w:val="Orientador1"/>
            <w:enabled/>
            <w:calcOnExit/>
            <w:textInput>
              <w:default w:val="Name Supervisor 1"/>
            </w:textInput>
          </w:ffData>
        </w:fldChar>
      </w:r>
      <w:bookmarkStart w:id="13" w:name="Orientador1"/>
      <w:r w:rsidR="00D02337">
        <w:rPr>
          <w:rFonts w:cs="Arial"/>
          <w:lang w:val="en-GB"/>
        </w:rPr>
        <w:instrText xml:space="preserve"> FORMTEXT </w:instrText>
      </w:r>
      <w:r w:rsidR="00D02337">
        <w:rPr>
          <w:rFonts w:cs="Arial"/>
          <w:lang w:val="en-GB"/>
        </w:rPr>
      </w:r>
      <w:r w:rsidR="00D02337">
        <w:rPr>
          <w:rFonts w:cs="Arial"/>
          <w:lang w:val="en-GB"/>
        </w:rPr>
        <w:fldChar w:fldCharType="separate"/>
      </w:r>
      <w:r w:rsidR="00D02337">
        <w:rPr>
          <w:rFonts w:cs="Arial"/>
          <w:noProof/>
          <w:lang w:val="en-GB"/>
        </w:rPr>
        <w:t>Name Supervisor 1</w:t>
      </w:r>
      <w:r w:rsidR="00D02337">
        <w:rPr>
          <w:rFonts w:cs="Arial"/>
          <w:lang w:val="en-GB"/>
        </w:rPr>
        <w:fldChar w:fldCharType="end"/>
      </w:r>
      <w:bookmarkEnd w:id="13"/>
    </w:p>
    <w:p w14:paraId="1EA0D1D7" w14:textId="77777777" w:rsidR="004378B7" w:rsidRPr="00702A16" w:rsidRDefault="004378B7" w:rsidP="00C40836">
      <w:pPr>
        <w:keepNext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 xml:space="preserve">Category of Supervisor 1: </w:t>
      </w:r>
      <w:r w:rsidR="0004555F">
        <w:rPr>
          <w:rFonts w:cs="Arial"/>
          <w:lang w:val="en-GB"/>
        </w:rPr>
        <w:fldChar w:fldCharType="begin">
          <w:ffData>
            <w:name w:val="CategOrient1"/>
            <w:enabled/>
            <w:calcOnExit/>
            <w:ddList>
              <w:listEntry w:val="Full Professor"/>
              <w:listEntry w:val="Associate Prof. with Habilitation"/>
              <w:listEntry w:val="Associate Professor"/>
              <w:listEntry w:val="Assistant Prof. with Habilitation"/>
              <w:listEntry w:val="Assistant Professor"/>
              <w:listEntry w:val="Invited Prof. equivalent to Full Professor"/>
              <w:listEntry w:val="Invited Prof. equivalent to Associate Professor"/>
              <w:listEntry w:val="Invited Prof. equivalent to Assistant Professor"/>
              <w:listEntry w:val="Research Coordinator"/>
              <w:listEntry w:val="Research Associate with Habilitation"/>
              <w:listEntry w:val="Research Associate"/>
              <w:listEntry w:val="Assistant Researcher with Habilitation"/>
              <w:listEntry w:val="Assistant Researcher"/>
              <w:listEntry w:val="Junior Researcher"/>
            </w:ddList>
          </w:ffData>
        </w:fldChar>
      </w:r>
      <w:bookmarkStart w:id="14" w:name="CategOrient1"/>
      <w:r w:rsidR="0004555F">
        <w:rPr>
          <w:rFonts w:cs="Arial"/>
          <w:lang w:val="en-GB"/>
        </w:rPr>
        <w:instrText xml:space="preserve"> FORMDROPDOWN </w:instrText>
      </w:r>
      <w:r w:rsidR="00000000">
        <w:rPr>
          <w:rFonts w:cs="Arial"/>
          <w:lang w:val="en-GB"/>
        </w:rPr>
      </w:r>
      <w:r w:rsidR="00000000">
        <w:rPr>
          <w:rFonts w:cs="Arial"/>
          <w:lang w:val="en-GB"/>
        </w:rPr>
        <w:fldChar w:fldCharType="separate"/>
      </w:r>
      <w:r w:rsidR="0004555F">
        <w:rPr>
          <w:rFonts w:cs="Arial"/>
          <w:lang w:val="en-GB"/>
        </w:rPr>
        <w:fldChar w:fldCharType="end"/>
      </w:r>
      <w:bookmarkEnd w:id="14"/>
    </w:p>
    <w:p w14:paraId="1A9EE818" w14:textId="77777777" w:rsidR="00E65CC3" w:rsidRPr="00702A16" w:rsidRDefault="004378B7" w:rsidP="00C40836">
      <w:pPr>
        <w:keepNext/>
        <w:rPr>
          <w:rFonts w:cs="Arial"/>
          <w:lang w:val="en-GB"/>
        </w:rPr>
      </w:pPr>
      <w:r w:rsidRPr="00702A16">
        <w:rPr>
          <w:rFonts w:cs="Arial"/>
          <w:b/>
          <w:lang w:val="en-GB"/>
        </w:rPr>
        <w:t xml:space="preserve">Department of Supervisor 1: </w:t>
      </w:r>
      <w:r w:rsidR="00D02337">
        <w:rPr>
          <w:lang w:val="en-GB"/>
        </w:rPr>
        <w:fldChar w:fldCharType="begin">
          <w:ffData>
            <w:name w:val="DepOrient1"/>
            <w:enabled/>
            <w:calcOnExit/>
            <w:statusText w:type="text" w:val="Seleccione o Departamento"/>
            <w:ddList>
              <w:listEntry w:val="Department of Biological Engineering"/>
              <w:listEntry w:val="Department of Civil Engineering"/>
              <w:listEntry w:val="Department of Industrial Electronics"/>
              <w:listEntry w:val="Department of Informatics"/>
              <w:listEntry w:val="Department of Information Systems"/>
              <w:listEntry w:val="Department of Mechanical Engineering"/>
              <w:listEntry w:val="Department of Polymer Engineering"/>
              <w:listEntry w:val="Department of Production and Systems"/>
              <w:listEntry w:val="Department of Textile Engineering"/>
              <w:listEntry w:val="Department of Physics (School of Sciences)"/>
              <w:listEntry w:val="ALGORITMI Research Centre"/>
              <w:listEntry w:val="2C2T- Centre for Science and Textile Technology"/>
              <w:listEntry w:val="CEB - Centre of Biological Engineering"/>
              <w:listEntry w:val="CMEMS - Center for MicroElectroMechanics Systems"/>
              <w:listEntry w:val="CTAC-Centre for Territory, Envir. &amp; Construction"/>
              <w:listEntry w:val="HASLab - High-Assurance Software Laboratory"/>
              <w:listEntry w:val="IPC - Institute for Polymers and Composites"/>
              <w:listEntry w:val="ISISE-​​​​Inst. for Sust. &amp; Innov. in Struct. Eng"/>
              <w:listEntry w:val="MEtRICs-Mechanic. Eng. &amp; Resource Sustain. Center"/>
              <w:listEntry w:val="Centre of Physics (School of Sciences)"/>
              <w:listEntry w:val="I3Bs-Inst. Biomaterials, Biodegrad. &amp; Biomimetics"/>
              <w:listEntry w:val="ICVS-Life and Health Sciences Research Institute"/>
            </w:ddList>
          </w:ffData>
        </w:fldChar>
      </w:r>
      <w:bookmarkStart w:id="15" w:name="DepOrient1"/>
      <w:r w:rsidR="00D02337">
        <w:rPr>
          <w:lang w:val="en-GB"/>
        </w:rPr>
        <w:instrText xml:space="preserve"> FORMDROPDOWN </w:instrText>
      </w:r>
      <w:r w:rsidR="00000000">
        <w:rPr>
          <w:lang w:val="en-GB"/>
        </w:rPr>
      </w:r>
      <w:r w:rsidR="00000000">
        <w:rPr>
          <w:lang w:val="en-GB"/>
        </w:rPr>
        <w:fldChar w:fldCharType="separate"/>
      </w:r>
      <w:r w:rsidR="00D02337">
        <w:rPr>
          <w:lang w:val="en-GB"/>
        </w:rPr>
        <w:fldChar w:fldCharType="end"/>
      </w:r>
      <w:bookmarkEnd w:id="15"/>
    </w:p>
    <w:p w14:paraId="5D3AA307" w14:textId="77777777" w:rsidR="004378B7" w:rsidRPr="00702A16" w:rsidRDefault="004378B7" w:rsidP="00C40836">
      <w:pPr>
        <w:keepNext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>Research Centre</w:t>
      </w:r>
      <w:r w:rsidR="009B296F" w:rsidRPr="009B296F">
        <w:rPr>
          <w:rFonts w:cs="Arial"/>
          <w:b/>
          <w:lang w:val="en-GB"/>
        </w:rPr>
        <w:t xml:space="preserve"> </w:t>
      </w:r>
      <w:r w:rsidR="009B296F" w:rsidRPr="00702A16">
        <w:rPr>
          <w:rFonts w:cs="Arial"/>
          <w:b/>
          <w:lang w:val="en-GB"/>
        </w:rPr>
        <w:t>of Supervisor 1</w:t>
      </w:r>
      <w:r w:rsidRPr="00702A16">
        <w:rPr>
          <w:rFonts w:cs="Arial"/>
          <w:b/>
          <w:lang w:val="en-GB"/>
        </w:rPr>
        <w:t xml:space="preserve">: </w:t>
      </w:r>
      <w:r w:rsidR="00110B04">
        <w:rPr>
          <w:rFonts w:cs="Arial"/>
          <w:lang w:val="en-GB"/>
        </w:rPr>
        <w:fldChar w:fldCharType="begin">
          <w:ffData>
            <w:name w:val=""/>
            <w:enabled/>
            <w:calcOnExit/>
            <w:ddList>
              <w:listEntry w:val="ALGORITMI Research Centre"/>
              <w:listEntry w:val="2C2T - Centre for Science and Textile Technology"/>
              <w:listEntry w:val="CEB - Centre for Biological Engineering"/>
              <w:listEntry w:val="CMEMS - Center for MicroElectroMechanical Systems"/>
              <w:listEntry w:val="CTAC - Centre for Territory, Envir. &amp; Construction"/>
              <w:listEntry w:val="HASLab - High-Assurance Software Laboratory"/>
              <w:listEntry w:val="IPC - Institute for Polymers and Composites"/>
              <w:listEntry w:val="ISISE - Inst. for Sust. &amp; Innov. in Struct. Eng."/>
              <w:listEntry w:val="MEtRICs-Mechanic. Eng. &amp; Resource Sustain. Center"/>
              <w:listEntry w:val="Centre of Physics (School of Sciences)"/>
              <w:listEntry w:val="I3Bs-Inst. Biomaterials, Biodegrad. &amp; Biomimetics"/>
              <w:listEntry w:val="ICVS-Life and Health Sciences Research Institute"/>
            </w:ddList>
          </w:ffData>
        </w:fldChar>
      </w:r>
      <w:r w:rsidR="00110B04">
        <w:rPr>
          <w:rFonts w:cs="Arial"/>
          <w:lang w:val="en-GB"/>
        </w:rPr>
        <w:instrText xml:space="preserve"> FORMDROPDOWN </w:instrText>
      </w:r>
      <w:r w:rsidR="00000000">
        <w:rPr>
          <w:rFonts w:cs="Arial"/>
          <w:lang w:val="en-GB"/>
        </w:rPr>
      </w:r>
      <w:r w:rsidR="00000000">
        <w:rPr>
          <w:rFonts w:cs="Arial"/>
          <w:lang w:val="en-GB"/>
        </w:rPr>
        <w:fldChar w:fldCharType="separate"/>
      </w:r>
      <w:r w:rsidR="00110B04">
        <w:rPr>
          <w:rFonts w:cs="Arial"/>
          <w:lang w:val="en-GB"/>
        </w:rPr>
        <w:fldChar w:fldCharType="end"/>
      </w:r>
    </w:p>
    <w:p w14:paraId="2D8D3A3B" w14:textId="77777777" w:rsidR="004378B7" w:rsidRPr="00702A16" w:rsidRDefault="004378B7" w:rsidP="00C40836">
      <w:pPr>
        <w:keepNext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 xml:space="preserve">School/Faculty of Supervisor 1: </w:t>
      </w:r>
      <w:r w:rsidR="00770600">
        <w:rPr>
          <w:rFonts w:cs="Arial"/>
          <w:lang w:val="en-GB"/>
        </w:rPr>
        <w:fldChar w:fldCharType="begin">
          <w:ffData>
            <w:name w:val="EscolaOrient1"/>
            <w:enabled/>
            <w:calcOnExit/>
            <w:textInput>
              <w:default w:val="School of Engineering"/>
            </w:textInput>
          </w:ffData>
        </w:fldChar>
      </w:r>
      <w:bookmarkStart w:id="16" w:name="EscolaOrient1"/>
      <w:r w:rsidR="00770600">
        <w:rPr>
          <w:rFonts w:cs="Arial"/>
          <w:lang w:val="en-GB"/>
        </w:rPr>
        <w:instrText xml:space="preserve"> FORMTEXT </w:instrText>
      </w:r>
      <w:r w:rsidR="00770600">
        <w:rPr>
          <w:rFonts w:cs="Arial"/>
          <w:lang w:val="en-GB"/>
        </w:rPr>
      </w:r>
      <w:r w:rsidR="00770600">
        <w:rPr>
          <w:rFonts w:cs="Arial"/>
          <w:lang w:val="en-GB"/>
        </w:rPr>
        <w:fldChar w:fldCharType="separate"/>
      </w:r>
      <w:r w:rsidR="00770600">
        <w:rPr>
          <w:rFonts w:cs="Arial"/>
          <w:noProof/>
          <w:lang w:val="en-GB"/>
        </w:rPr>
        <w:t>School of Engineering</w:t>
      </w:r>
      <w:r w:rsidR="00770600">
        <w:rPr>
          <w:rFonts w:cs="Arial"/>
          <w:lang w:val="en-GB"/>
        </w:rPr>
        <w:fldChar w:fldCharType="end"/>
      </w:r>
      <w:bookmarkEnd w:id="16"/>
    </w:p>
    <w:p w14:paraId="1DFFB87C" w14:textId="77777777" w:rsidR="004378B7" w:rsidRPr="00702A16" w:rsidRDefault="004378B7" w:rsidP="00C40836">
      <w:pPr>
        <w:keepNext/>
        <w:rPr>
          <w:rFonts w:cs="Arial"/>
          <w:i/>
          <w:lang w:val="en-GB"/>
        </w:rPr>
      </w:pPr>
      <w:r w:rsidRPr="00702A16">
        <w:rPr>
          <w:rFonts w:cs="Arial"/>
          <w:b/>
          <w:lang w:val="en-GB"/>
        </w:rPr>
        <w:t xml:space="preserve">University of Supervisor 1: </w:t>
      </w:r>
      <w:bookmarkStart w:id="17" w:name="UnivOrient1"/>
      <w:r w:rsidR="007F597F" w:rsidRPr="00702A16">
        <w:rPr>
          <w:rFonts w:cs="Arial"/>
          <w:lang w:val="en-GB"/>
        </w:rPr>
        <w:fldChar w:fldCharType="begin">
          <w:ffData>
            <w:name w:val="UnivOrient1"/>
            <w:enabled/>
            <w:calcOnExit/>
            <w:textInput>
              <w:default w:val="University of Minho"/>
            </w:textInput>
          </w:ffData>
        </w:fldChar>
      </w:r>
      <w:r w:rsidR="007F597F" w:rsidRPr="00702A16">
        <w:rPr>
          <w:rFonts w:cs="Arial"/>
          <w:lang w:val="en-GB"/>
        </w:rPr>
        <w:instrText xml:space="preserve"> FORMTEXT </w:instrText>
      </w:r>
      <w:r w:rsidR="007F597F" w:rsidRPr="00702A16">
        <w:rPr>
          <w:rFonts w:cs="Arial"/>
          <w:lang w:val="en-GB"/>
        </w:rPr>
      </w:r>
      <w:r w:rsidR="007F597F" w:rsidRPr="00702A16">
        <w:rPr>
          <w:rFonts w:cs="Arial"/>
          <w:lang w:val="en-GB"/>
        </w:rPr>
        <w:fldChar w:fldCharType="separate"/>
      </w:r>
      <w:r w:rsidR="007F597F" w:rsidRPr="00702A16">
        <w:rPr>
          <w:rFonts w:cs="Arial"/>
          <w:noProof/>
          <w:lang w:val="en-GB"/>
        </w:rPr>
        <w:t>University of Minho</w:t>
      </w:r>
      <w:r w:rsidR="007F597F" w:rsidRPr="00702A16">
        <w:rPr>
          <w:rFonts w:cs="Arial"/>
          <w:lang w:val="en-GB"/>
        </w:rPr>
        <w:fldChar w:fldCharType="end"/>
      </w:r>
      <w:bookmarkEnd w:id="17"/>
    </w:p>
    <w:p w14:paraId="765538B9" w14:textId="77777777" w:rsidR="004378B7" w:rsidRPr="00702A16" w:rsidRDefault="004378B7" w:rsidP="004378B7">
      <w:pPr>
        <w:rPr>
          <w:rFonts w:cs="Arial"/>
          <w:i/>
          <w:lang w:val="en-GB"/>
        </w:rPr>
      </w:pPr>
      <w:r w:rsidRPr="00702A16">
        <w:rPr>
          <w:rFonts w:cs="Arial"/>
          <w:b/>
          <w:lang w:val="en-GB"/>
        </w:rPr>
        <w:t xml:space="preserve">E-mail Supervisor 1: </w:t>
      </w:r>
      <w:bookmarkStart w:id="18" w:name="emailorient1"/>
      <w:r w:rsidR="007F597F" w:rsidRPr="00702A16">
        <w:rPr>
          <w:rFonts w:cs="Arial"/>
          <w:lang w:val="en-GB"/>
        </w:rPr>
        <w:fldChar w:fldCharType="begin">
          <w:ffData>
            <w:name w:val="emailorient1"/>
            <w:enabled/>
            <w:calcOnExit/>
            <w:textInput>
              <w:default w:val="e-mail"/>
            </w:textInput>
          </w:ffData>
        </w:fldChar>
      </w:r>
      <w:r w:rsidR="007F597F" w:rsidRPr="00702A16">
        <w:rPr>
          <w:rFonts w:cs="Arial"/>
          <w:lang w:val="en-GB"/>
        </w:rPr>
        <w:instrText xml:space="preserve"> FORMTEXT </w:instrText>
      </w:r>
      <w:r w:rsidR="007F597F" w:rsidRPr="00702A16">
        <w:rPr>
          <w:rFonts w:cs="Arial"/>
          <w:lang w:val="en-GB"/>
        </w:rPr>
      </w:r>
      <w:r w:rsidR="007F597F" w:rsidRPr="00702A16">
        <w:rPr>
          <w:rFonts w:cs="Arial"/>
          <w:lang w:val="en-GB"/>
        </w:rPr>
        <w:fldChar w:fldCharType="separate"/>
      </w:r>
      <w:r w:rsidR="007F597F" w:rsidRPr="00702A16">
        <w:rPr>
          <w:rFonts w:cs="Arial"/>
          <w:noProof/>
          <w:lang w:val="en-GB"/>
        </w:rPr>
        <w:t>e-mail</w:t>
      </w:r>
      <w:r w:rsidR="007F597F" w:rsidRPr="00702A16">
        <w:rPr>
          <w:rFonts w:cs="Arial"/>
          <w:lang w:val="en-GB"/>
        </w:rPr>
        <w:fldChar w:fldCharType="end"/>
      </w:r>
      <w:bookmarkEnd w:id="18"/>
    </w:p>
    <w:p w14:paraId="3E6DFC94" w14:textId="77777777" w:rsidR="004378B7" w:rsidRPr="00702A16" w:rsidRDefault="004378B7" w:rsidP="004378B7">
      <w:pPr>
        <w:rPr>
          <w:rFonts w:cs="Arial"/>
          <w:b/>
          <w:i/>
          <w:sz w:val="16"/>
          <w:lang w:val="en-GB"/>
        </w:rPr>
      </w:pPr>
    </w:p>
    <w:p w14:paraId="1C7F9ED9" w14:textId="77777777" w:rsidR="004378B7" w:rsidRPr="00702A16" w:rsidRDefault="004378B7" w:rsidP="00C40836">
      <w:pPr>
        <w:keepNext/>
        <w:rPr>
          <w:rFonts w:cs="Arial"/>
          <w:b/>
          <w:lang w:val="en-GB"/>
        </w:rPr>
      </w:pPr>
      <w:r w:rsidRPr="00702A16">
        <w:rPr>
          <w:rFonts w:cs="Arial"/>
          <w:b/>
          <w:lang w:val="en-GB"/>
        </w:rPr>
        <w:t xml:space="preserve">Name of Supervisor 2: </w:t>
      </w:r>
      <w:r w:rsidR="00D02337">
        <w:rPr>
          <w:rFonts w:cs="Arial"/>
          <w:lang w:val="en-GB"/>
        </w:rPr>
        <w:fldChar w:fldCharType="begin">
          <w:ffData>
            <w:name w:val="Orientador2"/>
            <w:enabled/>
            <w:calcOnExit/>
            <w:statusText w:type="text" w:val="Nome do Orientador"/>
            <w:textInput>
              <w:default w:val="Name Supervisor 2"/>
            </w:textInput>
          </w:ffData>
        </w:fldChar>
      </w:r>
      <w:bookmarkStart w:id="19" w:name="Orientador2"/>
      <w:r w:rsidR="00D02337">
        <w:rPr>
          <w:rFonts w:cs="Arial"/>
          <w:lang w:val="en-GB"/>
        </w:rPr>
        <w:instrText xml:space="preserve"> FORMTEXT </w:instrText>
      </w:r>
      <w:r w:rsidR="00D02337">
        <w:rPr>
          <w:rFonts w:cs="Arial"/>
          <w:lang w:val="en-GB"/>
        </w:rPr>
      </w:r>
      <w:r w:rsidR="00D02337">
        <w:rPr>
          <w:rFonts w:cs="Arial"/>
          <w:lang w:val="en-GB"/>
        </w:rPr>
        <w:fldChar w:fldCharType="separate"/>
      </w:r>
      <w:r w:rsidR="00D02337">
        <w:rPr>
          <w:rFonts w:cs="Arial"/>
          <w:noProof/>
          <w:lang w:val="en-GB"/>
        </w:rPr>
        <w:t>Name Supervisor 2</w:t>
      </w:r>
      <w:r w:rsidR="00D02337">
        <w:rPr>
          <w:rFonts w:cs="Arial"/>
          <w:lang w:val="en-GB"/>
        </w:rPr>
        <w:fldChar w:fldCharType="end"/>
      </w:r>
      <w:bookmarkEnd w:id="19"/>
    </w:p>
    <w:p w14:paraId="66FD9F94" w14:textId="77777777" w:rsidR="004378B7" w:rsidRPr="00702A16" w:rsidRDefault="004378B7" w:rsidP="00C40836">
      <w:pPr>
        <w:keepNext/>
        <w:rPr>
          <w:rFonts w:cs="Arial"/>
          <w:b/>
          <w:lang w:val="en-GB"/>
        </w:rPr>
      </w:pPr>
      <w:r w:rsidRPr="00702A16">
        <w:rPr>
          <w:rFonts w:cs="Arial"/>
          <w:b/>
          <w:lang w:val="en-GB"/>
        </w:rPr>
        <w:t xml:space="preserve">Category of Supervisor 2: </w:t>
      </w:r>
      <w:r w:rsidR="00C40836">
        <w:rPr>
          <w:rFonts w:cs="Arial"/>
          <w:lang w:val="en-GB"/>
        </w:rPr>
        <w:fldChar w:fldCharType="begin">
          <w:ffData>
            <w:name w:val="CategOrient2"/>
            <w:enabled/>
            <w:calcOnExit/>
            <w:textInput/>
          </w:ffData>
        </w:fldChar>
      </w:r>
      <w:bookmarkStart w:id="20" w:name="CategOrient2"/>
      <w:r w:rsidR="00C40836">
        <w:rPr>
          <w:rFonts w:cs="Arial"/>
          <w:lang w:val="en-GB"/>
        </w:rPr>
        <w:instrText xml:space="preserve"> FORMTEXT </w:instrText>
      </w:r>
      <w:r w:rsidR="00C40836">
        <w:rPr>
          <w:rFonts w:cs="Arial"/>
          <w:lang w:val="en-GB"/>
        </w:rPr>
      </w:r>
      <w:r w:rsidR="00C4083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 </w:t>
      </w:r>
      <w:r w:rsidR="00AA126B">
        <w:rPr>
          <w:rFonts w:cs="Arial"/>
          <w:lang w:val="en-GB"/>
        </w:rPr>
        <w:t> </w:t>
      </w:r>
      <w:r w:rsidR="00AA126B">
        <w:rPr>
          <w:rFonts w:cs="Arial"/>
          <w:lang w:val="en-GB"/>
        </w:rPr>
        <w:t> </w:t>
      </w:r>
      <w:r w:rsidR="00AA126B">
        <w:rPr>
          <w:rFonts w:cs="Arial"/>
          <w:lang w:val="en-GB"/>
        </w:rPr>
        <w:t> </w:t>
      </w:r>
      <w:r w:rsidR="00AA126B">
        <w:rPr>
          <w:rFonts w:cs="Arial"/>
          <w:lang w:val="en-GB"/>
        </w:rPr>
        <w:t> </w:t>
      </w:r>
      <w:r w:rsidR="00C40836">
        <w:rPr>
          <w:rFonts w:cs="Arial"/>
          <w:lang w:val="en-GB"/>
        </w:rPr>
        <w:fldChar w:fldCharType="end"/>
      </w:r>
      <w:bookmarkEnd w:id="20"/>
    </w:p>
    <w:p w14:paraId="2ADFEC2D" w14:textId="77777777" w:rsidR="00FB4C7D" w:rsidRDefault="004378B7" w:rsidP="00C40836">
      <w:pPr>
        <w:keepNext/>
        <w:rPr>
          <w:rFonts w:cs="Arial"/>
          <w:lang w:val="en-GB"/>
        </w:rPr>
      </w:pPr>
      <w:r w:rsidRPr="00702A16">
        <w:rPr>
          <w:rFonts w:cs="Arial"/>
          <w:b/>
          <w:lang w:val="en-GB"/>
        </w:rPr>
        <w:t xml:space="preserve">Department of Supervisor 2: </w:t>
      </w:r>
      <w:r w:rsidR="00C40836">
        <w:rPr>
          <w:rFonts w:cs="Arial"/>
          <w:lang w:val="en-GB"/>
        </w:rPr>
        <w:fldChar w:fldCharType="begin">
          <w:ffData>
            <w:name w:val="DepOrient2"/>
            <w:enabled/>
            <w:calcOnExit/>
            <w:textInput/>
          </w:ffData>
        </w:fldChar>
      </w:r>
      <w:bookmarkStart w:id="21" w:name="DepOrient2"/>
      <w:r w:rsidR="00C40836">
        <w:rPr>
          <w:rFonts w:cs="Arial"/>
          <w:lang w:val="en-GB"/>
        </w:rPr>
        <w:instrText xml:space="preserve"> FORMTEXT </w:instrText>
      </w:r>
      <w:r w:rsidR="00C40836">
        <w:rPr>
          <w:rFonts w:cs="Arial"/>
          <w:lang w:val="en-GB"/>
        </w:rPr>
      </w:r>
      <w:r w:rsidR="00C40836">
        <w:rPr>
          <w:rFonts w:cs="Arial"/>
          <w:lang w:val="en-GB"/>
        </w:rPr>
        <w:fldChar w:fldCharType="separate"/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lang w:val="en-GB"/>
        </w:rPr>
        <w:fldChar w:fldCharType="end"/>
      </w:r>
      <w:bookmarkEnd w:id="21"/>
    </w:p>
    <w:p w14:paraId="6B74340A" w14:textId="77777777" w:rsidR="004378B7" w:rsidRPr="00702A16" w:rsidRDefault="004378B7" w:rsidP="00C40836">
      <w:pPr>
        <w:keepNext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>Research Centre</w:t>
      </w:r>
      <w:r w:rsidR="009B296F" w:rsidRPr="009B296F">
        <w:rPr>
          <w:rFonts w:cs="Arial"/>
          <w:b/>
          <w:lang w:val="en-GB"/>
        </w:rPr>
        <w:t xml:space="preserve"> </w:t>
      </w:r>
      <w:r w:rsidR="009B296F">
        <w:rPr>
          <w:rFonts w:cs="Arial"/>
          <w:b/>
          <w:lang w:val="en-GB"/>
        </w:rPr>
        <w:t>of Supervisor 2</w:t>
      </w:r>
      <w:r w:rsidRPr="00702A16">
        <w:rPr>
          <w:rFonts w:cs="Arial"/>
          <w:b/>
          <w:lang w:val="en-GB"/>
        </w:rPr>
        <w:t xml:space="preserve">: </w:t>
      </w:r>
      <w:r w:rsidR="003B060D" w:rsidRPr="00702A16">
        <w:rPr>
          <w:rFonts w:cs="Arial"/>
          <w:lang w:val="en-GB"/>
        </w:rPr>
        <w:fldChar w:fldCharType="begin">
          <w:ffData>
            <w:name w:val="DepOrient2"/>
            <w:enabled/>
            <w:calcOnExit/>
            <w:textInput/>
          </w:ffData>
        </w:fldChar>
      </w:r>
      <w:r w:rsidR="003B060D" w:rsidRPr="00702A16">
        <w:rPr>
          <w:rFonts w:cs="Arial"/>
          <w:lang w:val="en-GB"/>
        </w:rPr>
        <w:instrText xml:space="preserve"> FORMTEXT </w:instrText>
      </w:r>
      <w:r w:rsidR="003B060D" w:rsidRPr="00702A16">
        <w:rPr>
          <w:rFonts w:cs="Arial"/>
          <w:lang w:val="en-GB"/>
        </w:rPr>
      </w:r>
      <w:r w:rsidR="003B060D" w:rsidRPr="00702A16">
        <w:rPr>
          <w:rFonts w:cs="Arial"/>
          <w:lang w:val="en-GB"/>
        </w:rPr>
        <w:fldChar w:fldCharType="separate"/>
      </w:r>
      <w:r w:rsidR="003B060D" w:rsidRPr="00702A16">
        <w:rPr>
          <w:rFonts w:cs="Arial"/>
          <w:noProof/>
          <w:lang w:val="en-GB"/>
        </w:rPr>
        <w:t> </w:t>
      </w:r>
      <w:r w:rsidR="003B060D" w:rsidRPr="00702A16">
        <w:rPr>
          <w:rFonts w:cs="Arial"/>
          <w:noProof/>
          <w:lang w:val="en-GB"/>
        </w:rPr>
        <w:t> </w:t>
      </w:r>
      <w:r w:rsidR="003B060D" w:rsidRPr="00702A16">
        <w:rPr>
          <w:rFonts w:cs="Arial"/>
          <w:noProof/>
          <w:lang w:val="en-GB"/>
        </w:rPr>
        <w:t> </w:t>
      </w:r>
      <w:r w:rsidR="003B060D" w:rsidRPr="00702A16">
        <w:rPr>
          <w:rFonts w:cs="Arial"/>
          <w:noProof/>
          <w:lang w:val="en-GB"/>
        </w:rPr>
        <w:t> </w:t>
      </w:r>
      <w:r w:rsidR="003B060D" w:rsidRPr="00702A16">
        <w:rPr>
          <w:rFonts w:cs="Arial"/>
          <w:noProof/>
          <w:lang w:val="en-GB"/>
        </w:rPr>
        <w:t> </w:t>
      </w:r>
      <w:r w:rsidR="003B060D" w:rsidRPr="00702A16">
        <w:rPr>
          <w:rFonts w:cs="Arial"/>
          <w:lang w:val="en-GB"/>
        </w:rPr>
        <w:fldChar w:fldCharType="end"/>
      </w:r>
    </w:p>
    <w:p w14:paraId="63FD5E97" w14:textId="77777777" w:rsidR="004378B7" w:rsidRPr="00702A16" w:rsidRDefault="004378B7" w:rsidP="00C40836">
      <w:pPr>
        <w:keepNext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 xml:space="preserve">School/Faculty of Supervisor 2: </w:t>
      </w:r>
      <w:bookmarkStart w:id="22" w:name="EscolaOrient2"/>
      <w:r w:rsidR="007F597F" w:rsidRPr="00702A16">
        <w:rPr>
          <w:rFonts w:cs="Arial"/>
          <w:lang w:val="en-GB"/>
        </w:rPr>
        <w:fldChar w:fldCharType="begin">
          <w:ffData>
            <w:name w:val="EscolaOrient2"/>
            <w:enabled/>
            <w:calcOnExit/>
            <w:textInput/>
          </w:ffData>
        </w:fldChar>
      </w:r>
      <w:r w:rsidR="007F597F" w:rsidRPr="00702A16">
        <w:rPr>
          <w:rFonts w:cs="Arial"/>
          <w:lang w:val="en-GB"/>
        </w:rPr>
        <w:instrText xml:space="preserve"> FORMTEXT </w:instrText>
      </w:r>
      <w:r w:rsidR="007F597F" w:rsidRPr="00702A16">
        <w:rPr>
          <w:rFonts w:cs="Arial"/>
          <w:lang w:val="en-GB"/>
        </w:rPr>
      </w:r>
      <w:r w:rsidR="007F597F" w:rsidRPr="00702A16">
        <w:rPr>
          <w:rFonts w:cs="Arial"/>
          <w:lang w:val="en-GB"/>
        </w:rPr>
        <w:fldChar w:fldCharType="separate"/>
      </w:r>
      <w:r w:rsidR="007F597F" w:rsidRPr="00702A16">
        <w:rPr>
          <w:rFonts w:cs="Arial"/>
          <w:noProof/>
          <w:lang w:val="en-GB"/>
        </w:rPr>
        <w:t> </w:t>
      </w:r>
      <w:r w:rsidR="007F597F" w:rsidRPr="00702A16">
        <w:rPr>
          <w:rFonts w:cs="Arial"/>
          <w:noProof/>
          <w:lang w:val="en-GB"/>
        </w:rPr>
        <w:t> </w:t>
      </w:r>
      <w:r w:rsidR="007F597F" w:rsidRPr="00702A16">
        <w:rPr>
          <w:rFonts w:cs="Arial"/>
          <w:noProof/>
          <w:lang w:val="en-GB"/>
        </w:rPr>
        <w:t> </w:t>
      </w:r>
      <w:r w:rsidR="007F597F" w:rsidRPr="00702A16">
        <w:rPr>
          <w:rFonts w:cs="Arial"/>
          <w:noProof/>
          <w:lang w:val="en-GB"/>
        </w:rPr>
        <w:t> </w:t>
      </w:r>
      <w:r w:rsidR="007F597F" w:rsidRPr="00702A16">
        <w:rPr>
          <w:rFonts w:cs="Arial"/>
          <w:noProof/>
          <w:lang w:val="en-GB"/>
        </w:rPr>
        <w:t> </w:t>
      </w:r>
      <w:r w:rsidR="007F597F" w:rsidRPr="00702A16">
        <w:rPr>
          <w:rFonts w:cs="Arial"/>
          <w:lang w:val="en-GB"/>
        </w:rPr>
        <w:fldChar w:fldCharType="end"/>
      </w:r>
      <w:bookmarkEnd w:id="22"/>
    </w:p>
    <w:p w14:paraId="0A22A38C" w14:textId="77777777" w:rsidR="004378B7" w:rsidRPr="00702A16" w:rsidRDefault="004378B7" w:rsidP="00C40836">
      <w:pPr>
        <w:keepNext/>
        <w:rPr>
          <w:rFonts w:cs="Arial"/>
          <w:lang w:val="en-GB"/>
        </w:rPr>
      </w:pPr>
      <w:r w:rsidRPr="00702A16">
        <w:rPr>
          <w:rFonts w:cs="Arial"/>
          <w:b/>
          <w:lang w:val="en-GB"/>
        </w:rPr>
        <w:t xml:space="preserve">University of Supervisor 2: </w:t>
      </w:r>
      <w:r w:rsidR="00C40836">
        <w:rPr>
          <w:rFonts w:cs="Arial"/>
          <w:lang w:val="en-GB"/>
        </w:rPr>
        <w:fldChar w:fldCharType="begin">
          <w:ffData>
            <w:name w:val="UnivOrient2"/>
            <w:enabled/>
            <w:calcOnExit/>
            <w:textInput/>
          </w:ffData>
        </w:fldChar>
      </w:r>
      <w:bookmarkStart w:id="23" w:name="UnivOrient2"/>
      <w:r w:rsidR="00C40836">
        <w:rPr>
          <w:rFonts w:cs="Arial"/>
          <w:lang w:val="en-GB"/>
        </w:rPr>
        <w:instrText xml:space="preserve"> FORMTEXT </w:instrText>
      </w:r>
      <w:r w:rsidR="00C40836">
        <w:rPr>
          <w:rFonts w:cs="Arial"/>
          <w:lang w:val="en-GB"/>
        </w:rPr>
      </w:r>
      <w:r w:rsidR="00C40836">
        <w:rPr>
          <w:rFonts w:cs="Arial"/>
          <w:lang w:val="en-GB"/>
        </w:rPr>
        <w:fldChar w:fldCharType="separate"/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lang w:val="en-GB"/>
        </w:rPr>
        <w:fldChar w:fldCharType="end"/>
      </w:r>
      <w:bookmarkEnd w:id="23"/>
    </w:p>
    <w:p w14:paraId="6DE8D96B" w14:textId="77777777" w:rsidR="004378B7" w:rsidRPr="00702A16" w:rsidRDefault="004378B7" w:rsidP="004378B7">
      <w:pPr>
        <w:rPr>
          <w:rFonts w:cs="Arial"/>
          <w:i/>
          <w:lang w:val="en-GB"/>
        </w:rPr>
      </w:pPr>
      <w:r w:rsidRPr="00702A16">
        <w:rPr>
          <w:rFonts w:cs="Arial"/>
          <w:b/>
          <w:lang w:val="en-GB"/>
        </w:rPr>
        <w:t xml:space="preserve">E-mail Supervisor 2: </w:t>
      </w:r>
      <w:r w:rsidR="00C40836">
        <w:rPr>
          <w:rFonts w:cs="Arial"/>
          <w:lang w:val="en-GB"/>
        </w:rPr>
        <w:fldChar w:fldCharType="begin">
          <w:ffData>
            <w:name w:val="emailorient2"/>
            <w:enabled/>
            <w:calcOnExit/>
            <w:textInput/>
          </w:ffData>
        </w:fldChar>
      </w:r>
      <w:bookmarkStart w:id="24" w:name="emailorient2"/>
      <w:r w:rsidR="00C40836">
        <w:rPr>
          <w:rFonts w:cs="Arial"/>
          <w:lang w:val="en-GB"/>
        </w:rPr>
        <w:instrText xml:space="preserve"> FORMTEXT </w:instrText>
      </w:r>
      <w:r w:rsidR="00C40836">
        <w:rPr>
          <w:rFonts w:cs="Arial"/>
          <w:lang w:val="en-GB"/>
        </w:rPr>
      </w:r>
      <w:r w:rsidR="00C40836">
        <w:rPr>
          <w:rFonts w:cs="Arial"/>
          <w:lang w:val="en-GB"/>
        </w:rPr>
        <w:fldChar w:fldCharType="separate"/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lang w:val="en-GB"/>
        </w:rPr>
        <w:fldChar w:fldCharType="end"/>
      </w:r>
      <w:bookmarkEnd w:id="24"/>
    </w:p>
    <w:p w14:paraId="18E9DA7B" w14:textId="77777777" w:rsidR="00FB4C7D" w:rsidRDefault="00FB4C7D" w:rsidP="004378B7">
      <w:pPr>
        <w:rPr>
          <w:rFonts w:cs="Arial"/>
          <w:b/>
          <w:lang w:val="en-GB"/>
        </w:rPr>
      </w:pPr>
    </w:p>
    <w:p w14:paraId="5E6F56DB" w14:textId="77777777" w:rsidR="004378B7" w:rsidRPr="00702A16" w:rsidRDefault="004378B7" w:rsidP="00C40836">
      <w:pPr>
        <w:keepNext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lastRenderedPageBreak/>
        <w:t xml:space="preserve">Name of Supervisor 3: </w:t>
      </w:r>
      <w:r w:rsidR="00D02337">
        <w:rPr>
          <w:rFonts w:cs="Arial"/>
          <w:lang w:val="en-GB"/>
        </w:rPr>
        <w:fldChar w:fldCharType="begin">
          <w:ffData>
            <w:name w:val="Orientador3"/>
            <w:enabled/>
            <w:calcOnExit/>
            <w:statusText w:type="text" w:val="Nome do Orientador"/>
            <w:textInput>
              <w:default w:val="Name Supervisor 3"/>
            </w:textInput>
          </w:ffData>
        </w:fldChar>
      </w:r>
      <w:bookmarkStart w:id="25" w:name="Orientador3"/>
      <w:r w:rsidR="00D02337">
        <w:rPr>
          <w:rFonts w:cs="Arial"/>
          <w:lang w:val="en-GB"/>
        </w:rPr>
        <w:instrText xml:space="preserve"> FORMTEXT </w:instrText>
      </w:r>
      <w:r w:rsidR="00D02337">
        <w:rPr>
          <w:rFonts w:cs="Arial"/>
          <w:lang w:val="en-GB"/>
        </w:rPr>
      </w:r>
      <w:r w:rsidR="00D02337">
        <w:rPr>
          <w:rFonts w:cs="Arial"/>
          <w:lang w:val="en-GB"/>
        </w:rPr>
        <w:fldChar w:fldCharType="separate"/>
      </w:r>
      <w:r w:rsidR="00D02337">
        <w:rPr>
          <w:rFonts w:cs="Arial"/>
          <w:noProof/>
          <w:lang w:val="en-GB"/>
        </w:rPr>
        <w:t>Name Supervisor 3</w:t>
      </w:r>
      <w:r w:rsidR="00D02337">
        <w:rPr>
          <w:rFonts w:cs="Arial"/>
          <w:lang w:val="en-GB"/>
        </w:rPr>
        <w:fldChar w:fldCharType="end"/>
      </w:r>
      <w:bookmarkEnd w:id="25"/>
    </w:p>
    <w:p w14:paraId="7063F5E8" w14:textId="77777777" w:rsidR="004378B7" w:rsidRPr="00702A16" w:rsidRDefault="004378B7" w:rsidP="00C40836">
      <w:pPr>
        <w:keepNext/>
        <w:rPr>
          <w:rFonts w:cs="Arial"/>
          <w:b/>
          <w:lang w:val="en-GB"/>
        </w:rPr>
      </w:pPr>
      <w:r w:rsidRPr="00702A16">
        <w:rPr>
          <w:rFonts w:cs="Arial"/>
          <w:b/>
          <w:lang w:val="en-GB"/>
        </w:rPr>
        <w:t xml:space="preserve">Category of Supervisor 3: </w:t>
      </w:r>
      <w:r w:rsidR="00C40836">
        <w:rPr>
          <w:rFonts w:cs="Arial"/>
          <w:lang w:val="en-GB"/>
        </w:rPr>
        <w:fldChar w:fldCharType="begin">
          <w:ffData>
            <w:name w:val="CategOrient3"/>
            <w:enabled/>
            <w:calcOnExit/>
            <w:textInput/>
          </w:ffData>
        </w:fldChar>
      </w:r>
      <w:bookmarkStart w:id="26" w:name="CategOrient3"/>
      <w:r w:rsidR="00C40836">
        <w:rPr>
          <w:rFonts w:cs="Arial"/>
          <w:lang w:val="en-GB"/>
        </w:rPr>
        <w:instrText xml:space="preserve"> FORMTEXT </w:instrText>
      </w:r>
      <w:r w:rsidR="00C40836">
        <w:rPr>
          <w:rFonts w:cs="Arial"/>
          <w:lang w:val="en-GB"/>
        </w:rPr>
      </w:r>
      <w:r w:rsidR="00C40836">
        <w:rPr>
          <w:rFonts w:cs="Arial"/>
          <w:lang w:val="en-GB"/>
        </w:rPr>
        <w:fldChar w:fldCharType="separate"/>
      </w:r>
      <w:r w:rsidR="00AA126B">
        <w:rPr>
          <w:rFonts w:cs="Arial"/>
          <w:noProof/>
          <w:lang w:val="en-GB"/>
        </w:rPr>
        <w:t> </w:t>
      </w:r>
      <w:r w:rsidR="00AA126B">
        <w:rPr>
          <w:rFonts w:cs="Arial"/>
          <w:noProof/>
          <w:lang w:val="en-GB"/>
        </w:rPr>
        <w:t> </w:t>
      </w:r>
      <w:r w:rsidR="00AA126B">
        <w:rPr>
          <w:rFonts w:cs="Arial"/>
          <w:noProof/>
          <w:lang w:val="en-GB"/>
        </w:rPr>
        <w:t> </w:t>
      </w:r>
      <w:r w:rsidR="00AA126B">
        <w:rPr>
          <w:rFonts w:cs="Arial"/>
          <w:noProof/>
          <w:lang w:val="en-GB"/>
        </w:rPr>
        <w:t> </w:t>
      </w:r>
      <w:r w:rsidR="00AA126B">
        <w:rPr>
          <w:rFonts w:cs="Arial"/>
          <w:noProof/>
          <w:lang w:val="en-GB"/>
        </w:rPr>
        <w:t> </w:t>
      </w:r>
      <w:r w:rsidR="00C40836">
        <w:rPr>
          <w:rFonts w:cs="Arial"/>
          <w:lang w:val="en-GB"/>
        </w:rPr>
        <w:fldChar w:fldCharType="end"/>
      </w:r>
      <w:bookmarkEnd w:id="26"/>
    </w:p>
    <w:p w14:paraId="45DDCA21" w14:textId="77777777" w:rsidR="00C40836" w:rsidRDefault="004378B7" w:rsidP="00C40836">
      <w:pPr>
        <w:keepNext/>
        <w:rPr>
          <w:rFonts w:cs="Arial"/>
          <w:lang w:val="en-GB"/>
        </w:rPr>
      </w:pPr>
      <w:r w:rsidRPr="00702A16">
        <w:rPr>
          <w:rFonts w:cs="Arial"/>
          <w:b/>
          <w:lang w:val="en-GB"/>
        </w:rPr>
        <w:t xml:space="preserve">Department of Supervisor 3: </w:t>
      </w:r>
      <w:r w:rsidR="00C40836">
        <w:rPr>
          <w:rFonts w:cs="Arial"/>
          <w:lang w:val="en-GB"/>
        </w:rPr>
        <w:fldChar w:fldCharType="begin">
          <w:ffData>
            <w:name w:val="DepOrient3"/>
            <w:enabled/>
            <w:calcOnExit/>
            <w:textInput/>
          </w:ffData>
        </w:fldChar>
      </w:r>
      <w:bookmarkStart w:id="27" w:name="DepOrient3"/>
      <w:r w:rsidR="00C40836">
        <w:rPr>
          <w:rFonts w:cs="Arial"/>
          <w:lang w:val="en-GB"/>
        </w:rPr>
        <w:instrText xml:space="preserve"> FORMTEXT </w:instrText>
      </w:r>
      <w:r w:rsidR="00C40836">
        <w:rPr>
          <w:rFonts w:cs="Arial"/>
          <w:lang w:val="en-GB"/>
        </w:rPr>
      </w:r>
      <w:r w:rsidR="00C40836">
        <w:rPr>
          <w:rFonts w:cs="Arial"/>
          <w:lang w:val="en-GB"/>
        </w:rPr>
        <w:fldChar w:fldCharType="separate"/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lang w:val="en-GB"/>
        </w:rPr>
        <w:fldChar w:fldCharType="end"/>
      </w:r>
      <w:bookmarkEnd w:id="27"/>
    </w:p>
    <w:p w14:paraId="68A02FC6" w14:textId="77777777" w:rsidR="004378B7" w:rsidRPr="00702A16" w:rsidRDefault="004378B7" w:rsidP="00C40836">
      <w:pPr>
        <w:keepNext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>Research Centre</w:t>
      </w:r>
      <w:r w:rsidR="00C40836" w:rsidRPr="00C40836">
        <w:rPr>
          <w:rFonts w:cs="Arial"/>
          <w:b/>
          <w:lang w:val="en-GB"/>
        </w:rPr>
        <w:t xml:space="preserve"> </w:t>
      </w:r>
      <w:r w:rsidR="00C40836" w:rsidRPr="00702A16">
        <w:rPr>
          <w:rFonts w:cs="Arial"/>
          <w:b/>
          <w:lang w:val="en-GB"/>
        </w:rPr>
        <w:t>of Supervisor 3</w:t>
      </w:r>
      <w:r w:rsidRPr="00702A16">
        <w:rPr>
          <w:rFonts w:cs="Arial"/>
          <w:b/>
          <w:lang w:val="en-GB"/>
        </w:rPr>
        <w:t xml:space="preserve">: </w:t>
      </w:r>
      <w:r w:rsidR="003B060D" w:rsidRPr="00702A16">
        <w:rPr>
          <w:rFonts w:cs="Arial"/>
          <w:lang w:val="en-GB"/>
        </w:rPr>
        <w:fldChar w:fldCharType="begin">
          <w:ffData>
            <w:name w:val="DepOrient2"/>
            <w:enabled/>
            <w:calcOnExit/>
            <w:textInput/>
          </w:ffData>
        </w:fldChar>
      </w:r>
      <w:r w:rsidR="003B060D" w:rsidRPr="00702A16">
        <w:rPr>
          <w:rFonts w:cs="Arial"/>
          <w:lang w:val="en-GB"/>
        </w:rPr>
        <w:instrText xml:space="preserve"> FORMTEXT </w:instrText>
      </w:r>
      <w:r w:rsidR="003B060D" w:rsidRPr="00702A16">
        <w:rPr>
          <w:rFonts w:cs="Arial"/>
          <w:lang w:val="en-GB"/>
        </w:rPr>
      </w:r>
      <w:r w:rsidR="003B060D" w:rsidRPr="00702A16">
        <w:rPr>
          <w:rFonts w:cs="Arial"/>
          <w:lang w:val="en-GB"/>
        </w:rPr>
        <w:fldChar w:fldCharType="separate"/>
      </w:r>
      <w:r w:rsidR="003B060D" w:rsidRPr="00702A16">
        <w:rPr>
          <w:rFonts w:cs="Arial"/>
          <w:noProof/>
          <w:lang w:val="en-GB"/>
        </w:rPr>
        <w:t> </w:t>
      </w:r>
      <w:r w:rsidR="003B060D" w:rsidRPr="00702A16">
        <w:rPr>
          <w:rFonts w:cs="Arial"/>
          <w:noProof/>
          <w:lang w:val="en-GB"/>
        </w:rPr>
        <w:t> </w:t>
      </w:r>
      <w:r w:rsidR="003B060D" w:rsidRPr="00702A16">
        <w:rPr>
          <w:rFonts w:cs="Arial"/>
          <w:noProof/>
          <w:lang w:val="en-GB"/>
        </w:rPr>
        <w:t> </w:t>
      </w:r>
      <w:r w:rsidR="003B060D" w:rsidRPr="00702A16">
        <w:rPr>
          <w:rFonts w:cs="Arial"/>
          <w:noProof/>
          <w:lang w:val="en-GB"/>
        </w:rPr>
        <w:t> </w:t>
      </w:r>
      <w:r w:rsidR="003B060D" w:rsidRPr="00702A16">
        <w:rPr>
          <w:rFonts w:cs="Arial"/>
          <w:noProof/>
          <w:lang w:val="en-GB"/>
        </w:rPr>
        <w:t> </w:t>
      </w:r>
      <w:r w:rsidR="003B060D" w:rsidRPr="00702A16">
        <w:rPr>
          <w:rFonts w:cs="Arial"/>
          <w:lang w:val="en-GB"/>
        </w:rPr>
        <w:fldChar w:fldCharType="end"/>
      </w:r>
    </w:p>
    <w:p w14:paraId="6455AC53" w14:textId="77777777" w:rsidR="004378B7" w:rsidRPr="00702A16" w:rsidRDefault="004378B7" w:rsidP="00C40836">
      <w:pPr>
        <w:keepNext/>
        <w:rPr>
          <w:rFonts w:cs="Arial"/>
          <w:b/>
          <w:i/>
          <w:lang w:val="en-GB"/>
        </w:rPr>
      </w:pPr>
      <w:r w:rsidRPr="00702A16">
        <w:rPr>
          <w:rFonts w:cs="Arial"/>
          <w:b/>
          <w:lang w:val="en-GB"/>
        </w:rPr>
        <w:t xml:space="preserve">School/Faculty of Supervisor 3: </w:t>
      </w:r>
      <w:r w:rsidRPr="00702A16">
        <w:rPr>
          <w:rFonts w:cs="Arial"/>
          <w:lang w:val="en-GB"/>
        </w:rPr>
        <w:fldChar w:fldCharType="begin">
          <w:ffData>
            <w:name w:val="EscolaOrient3"/>
            <w:enabled/>
            <w:calcOnExit/>
            <w:textInput/>
          </w:ffData>
        </w:fldChar>
      </w:r>
      <w:bookmarkStart w:id="28" w:name="EscolaOrient3"/>
      <w:r w:rsidRPr="00702A16">
        <w:rPr>
          <w:rFonts w:cs="Arial"/>
          <w:lang w:val="en-GB"/>
        </w:rPr>
        <w:instrText xml:space="preserve"> FORMTEXT </w:instrText>
      </w:r>
      <w:r w:rsidRPr="00702A16">
        <w:rPr>
          <w:rFonts w:cs="Arial"/>
          <w:lang w:val="en-GB"/>
        </w:rPr>
      </w:r>
      <w:r w:rsidRPr="00702A16">
        <w:rPr>
          <w:rFonts w:cs="Arial"/>
          <w:lang w:val="en-GB"/>
        </w:rPr>
        <w:fldChar w:fldCharType="separate"/>
      </w:r>
      <w:r w:rsidRPr="00702A16">
        <w:rPr>
          <w:rFonts w:cs="Arial"/>
          <w:noProof/>
          <w:lang w:val="en-GB"/>
        </w:rPr>
        <w:t> </w:t>
      </w:r>
      <w:r w:rsidRPr="00702A16">
        <w:rPr>
          <w:rFonts w:cs="Arial"/>
          <w:noProof/>
          <w:lang w:val="en-GB"/>
        </w:rPr>
        <w:t> </w:t>
      </w:r>
      <w:r w:rsidRPr="00702A16">
        <w:rPr>
          <w:rFonts w:cs="Arial"/>
          <w:noProof/>
          <w:lang w:val="en-GB"/>
        </w:rPr>
        <w:t> </w:t>
      </w:r>
      <w:r w:rsidRPr="00702A16">
        <w:rPr>
          <w:rFonts w:cs="Arial"/>
          <w:noProof/>
          <w:lang w:val="en-GB"/>
        </w:rPr>
        <w:t> </w:t>
      </w:r>
      <w:r w:rsidRPr="00702A16">
        <w:rPr>
          <w:rFonts w:cs="Arial"/>
          <w:noProof/>
          <w:lang w:val="en-GB"/>
        </w:rPr>
        <w:t> </w:t>
      </w:r>
      <w:r w:rsidRPr="00702A16">
        <w:rPr>
          <w:rFonts w:cs="Arial"/>
          <w:lang w:val="en-GB"/>
        </w:rPr>
        <w:fldChar w:fldCharType="end"/>
      </w:r>
      <w:bookmarkEnd w:id="28"/>
    </w:p>
    <w:p w14:paraId="45C0CD7C" w14:textId="77777777" w:rsidR="004378B7" w:rsidRPr="00702A16" w:rsidRDefault="004378B7" w:rsidP="00C40836">
      <w:pPr>
        <w:keepNext/>
        <w:rPr>
          <w:rFonts w:cs="Arial"/>
          <w:lang w:val="en-GB"/>
        </w:rPr>
      </w:pPr>
      <w:r w:rsidRPr="00702A16">
        <w:rPr>
          <w:rFonts w:cs="Arial"/>
          <w:b/>
          <w:lang w:val="en-GB"/>
        </w:rPr>
        <w:t xml:space="preserve">University of Supervisor 3: </w:t>
      </w:r>
      <w:r w:rsidR="00C40836">
        <w:rPr>
          <w:rFonts w:cs="Arial"/>
          <w:lang w:val="en-GB"/>
        </w:rPr>
        <w:fldChar w:fldCharType="begin">
          <w:ffData>
            <w:name w:val="UnivOrient3"/>
            <w:enabled/>
            <w:calcOnExit/>
            <w:textInput/>
          </w:ffData>
        </w:fldChar>
      </w:r>
      <w:bookmarkStart w:id="29" w:name="UnivOrient3"/>
      <w:r w:rsidR="00C40836">
        <w:rPr>
          <w:rFonts w:cs="Arial"/>
          <w:lang w:val="en-GB"/>
        </w:rPr>
        <w:instrText xml:space="preserve"> FORMTEXT </w:instrText>
      </w:r>
      <w:r w:rsidR="00C40836">
        <w:rPr>
          <w:rFonts w:cs="Arial"/>
          <w:lang w:val="en-GB"/>
        </w:rPr>
      </w:r>
      <w:r w:rsidR="00C40836">
        <w:rPr>
          <w:rFonts w:cs="Arial"/>
          <w:lang w:val="en-GB"/>
        </w:rPr>
        <w:fldChar w:fldCharType="separate"/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lang w:val="en-GB"/>
        </w:rPr>
        <w:fldChar w:fldCharType="end"/>
      </w:r>
      <w:bookmarkEnd w:id="29"/>
    </w:p>
    <w:p w14:paraId="1097E604" w14:textId="77777777" w:rsidR="004378B7" w:rsidRPr="00702A16" w:rsidRDefault="004378B7" w:rsidP="004378B7">
      <w:pPr>
        <w:rPr>
          <w:rFonts w:cs="Arial"/>
          <w:lang w:val="en-GB"/>
        </w:rPr>
      </w:pPr>
      <w:r w:rsidRPr="00702A16">
        <w:rPr>
          <w:rFonts w:cs="Arial"/>
          <w:b/>
          <w:lang w:val="en-GB"/>
        </w:rPr>
        <w:t xml:space="preserve">E-mail Supervisor 3: </w:t>
      </w:r>
      <w:r w:rsidR="00C40836">
        <w:rPr>
          <w:rFonts w:cs="Arial"/>
          <w:lang w:val="en-GB"/>
        </w:rPr>
        <w:fldChar w:fldCharType="begin">
          <w:ffData>
            <w:name w:val="emailorient3"/>
            <w:enabled/>
            <w:calcOnExit/>
            <w:textInput/>
          </w:ffData>
        </w:fldChar>
      </w:r>
      <w:bookmarkStart w:id="30" w:name="emailorient3"/>
      <w:r w:rsidR="00C40836">
        <w:rPr>
          <w:rFonts w:cs="Arial"/>
          <w:lang w:val="en-GB"/>
        </w:rPr>
        <w:instrText xml:space="preserve"> FORMTEXT </w:instrText>
      </w:r>
      <w:r w:rsidR="00C40836">
        <w:rPr>
          <w:rFonts w:cs="Arial"/>
          <w:lang w:val="en-GB"/>
        </w:rPr>
      </w:r>
      <w:r w:rsidR="00C40836">
        <w:rPr>
          <w:rFonts w:cs="Arial"/>
          <w:lang w:val="en-GB"/>
        </w:rPr>
        <w:fldChar w:fldCharType="separate"/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noProof/>
          <w:lang w:val="en-GB"/>
        </w:rPr>
        <w:t> </w:t>
      </w:r>
      <w:r w:rsidR="00C40836">
        <w:rPr>
          <w:rFonts w:cs="Arial"/>
          <w:lang w:val="en-GB"/>
        </w:rPr>
        <w:fldChar w:fldCharType="end"/>
      </w:r>
      <w:bookmarkEnd w:id="30"/>
    </w:p>
    <w:p w14:paraId="2E5FE45F" w14:textId="77777777" w:rsidR="007F597F" w:rsidRPr="00702A16" w:rsidRDefault="007F597F" w:rsidP="004378B7">
      <w:pPr>
        <w:rPr>
          <w:rFonts w:cs="Arial"/>
          <w:b/>
          <w:lang w:val="en-GB"/>
        </w:rPr>
      </w:pPr>
    </w:p>
    <w:p w14:paraId="2FC8DDD7" w14:textId="77777777" w:rsidR="004378B7" w:rsidRPr="00702A16" w:rsidRDefault="004378B7" w:rsidP="004378B7">
      <w:pPr>
        <w:rPr>
          <w:rFonts w:cs="Arial"/>
          <w:i/>
          <w:lang w:val="en-GB"/>
        </w:rPr>
      </w:pPr>
      <w:r w:rsidRPr="00702A16">
        <w:rPr>
          <w:rFonts w:cs="Arial"/>
          <w:b/>
          <w:lang w:val="en-GB"/>
        </w:rPr>
        <w:t xml:space="preserve">Request Date: </w:t>
      </w:r>
      <w:r w:rsidR="00FB4C7D">
        <w:rPr>
          <w:rFonts w:cs="Arial"/>
          <w:lang w:val="en-GB"/>
        </w:rPr>
        <w:fldChar w:fldCharType="begin">
          <w:ffData>
            <w:name w:val="diareq"/>
            <w:enabled/>
            <w:calcOnExit/>
            <w:textInput>
              <w:default w:val="day"/>
            </w:textInput>
          </w:ffData>
        </w:fldChar>
      </w:r>
      <w:bookmarkStart w:id="31" w:name="diareq"/>
      <w:r w:rsidR="00FB4C7D">
        <w:rPr>
          <w:rFonts w:cs="Arial"/>
          <w:lang w:val="en-GB"/>
        </w:rPr>
        <w:instrText xml:space="preserve"> FORMTEXT </w:instrText>
      </w:r>
      <w:r w:rsidR="00FB4C7D">
        <w:rPr>
          <w:rFonts w:cs="Arial"/>
          <w:lang w:val="en-GB"/>
        </w:rPr>
      </w:r>
      <w:r w:rsidR="00FB4C7D">
        <w:rPr>
          <w:rFonts w:cs="Arial"/>
          <w:lang w:val="en-GB"/>
        </w:rPr>
        <w:fldChar w:fldCharType="separate"/>
      </w:r>
      <w:r w:rsidR="00FB4C7D">
        <w:rPr>
          <w:rFonts w:cs="Arial"/>
          <w:noProof/>
          <w:lang w:val="en-GB"/>
        </w:rPr>
        <w:t>day</w:t>
      </w:r>
      <w:r w:rsidR="00FB4C7D">
        <w:rPr>
          <w:rFonts w:cs="Arial"/>
          <w:lang w:val="en-GB"/>
        </w:rPr>
        <w:fldChar w:fldCharType="end"/>
      </w:r>
      <w:bookmarkEnd w:id="31"/>
      <w:r w:rsidRPr="00702A16">
        <w:rPr>
          <w:rFonts w:cs="Arial"/>
          <w:lang w:val="en-GB"/>
        </w:rPr>
        <w:t>/</w:t>
      </w:r>
      <w:bookmarkStart w:id="32" w:name="mesreq"/>
      <w:r w:rsidR="004E155B" w:rsidRPr="00702A16">
        <w:rPr>
          <w:rFonts w:cs="Arial"/>
          <w:lang w:val="en-GB"/>
        </w:rPr>
        <w:fldChar w:fldCharType="begin">
          <w:ffData>
            <w:name w:val="mesreq"/>
            <w:enabled/>
            <w:calcOnExit/>
            <w:ddList>
              <w:listEntry w:val="January"/>
              <w:listEntry w:val="February"/>
              <w:listEntry w:val="March"/>
              <w:listEntry w:val="April"/>
              <w:listEntry w:val="May"/>
              <w:listEntry w:val="June"/>
              <w:listEntry w:val="July"/>
              <w:listEntry w:val="August"/>
              <w:listEntry w:val="September"/>
              <w:listEntry w:val="October"/>
              <w:listEntry w:val="November"/>
              <w:listEntry w:val="December"/>
            </w:ddList>
          </w:ffData>
        </w:fldChar>
      </w:r>
      <w:r w:rsidR="004E155B" w:rsidRPr="00702A16">
        <w:rPr>
          <w:rFonts w:cs="Arial"/>
          <w:lang w:val="en-GB"/>
        </w:rPr>
        <w:instrText xml:space="preserve"> FORMDROPDOWN </w:instrText>
      </w:r>
      <w:r w:rsidR="00000000">
        <w:rPr>
          <w:rFonts w:cs="Arial"/>
          <w:lang w:val="en-GB"/>
        </w:rPr>
      </w:r>
      <w:r w:rsidR="00000000">
        <w:rPr>
          <w:rFonts w:cs="Arial"/>
          <w:lang w:val="en-GB"/>
        </w:rPr>
        <w:fldChar w:fldCharType="separate"/>
      </w:r>
      <w:r w:rsidR="004E155B" w:rsidRPr="00702A16">
        <w:rPr>
          <w:rFonts w:cs="Arial"/>
          <w:lang w:val="en-GB"/>
        </w:rPr>
        <w:fldChar w:fldCharType="end"/>
      </w:r>
      <w:bookmarkEnd w:id="32"/>
      <w:r w:rsidRPr="00702A16">
        <w:rPr>
          <w:rFonts w:cs="Arial"/>
          <w:lang w:val="en-GB"/>
        </w:rPr>
        <w:t>/</w:t>
      </w:r>
      <w:r w:rsidR="00FB4C7D">
        <w:rPr>
          <w:rFonts w:cs="Arial"/>
          <w:lang w:val="en-GB"/>
        </w:rPr>
        <w:fldChar w:fldCharType="begin">
          <w:ffData>
            <w:name w:val="anoreq"/>
            <w:enabled/>
            <w:calcOnExit/>
            <w:textInput>
              <w:default w:val="year"/>
            </w:textInput>
          </w:ffData>
        </w:fldChar>
      </w:r>
      <w:bookmarkStart w:id="33" w:name="anoreq"/>
      <w:r w:rsidR="00FB4C7D">
        <w:rPr>
          <w:rFonts w:cs="Arial"/>
          <w:lang w:val="en-GB"/>
        </w:rPr>
        <w:instrText xml:space="preserve"> FORMTEXT </w:instrText>
      </w:r>
      <w:r w:rsidR="00FB4C7D">
        <w:rPr>
          <w:rFonts w:cs="Arial"/>
          <w:lang w:val="en-GB"/>
        </w:rPr>
      </w:r>
      <w:r w:rsidR="00FB4C7D">
        <w:rPr>
          <w:rFonts w:cs="Arial"/>
          <w:lang w:val="en-GB"/>
        </w:rPr>
        <w:fldChar w:fldCharType="separate"/>
      </w:r>
      <w:r w:rsidR="00FB4C7D">
        <w:rPr>
          <w:rFonts w:cs="Arial"/>
          <w:noProof/>
          <w:lang w:val="en-GB"/>
        </w:rPr>
        <w:t>year</w:t>
      </w:r>
      <w:r w:rsidR="00FB4C7D">
        <w:rPr>
          <w:rFonts w:cs="Arial"/>
          <w:lang w:val="en-GB"/>
        </w:rPr>
        <w:fldChar w:fldCharType="end"/>
      </w:r>
      <w:bookmarkEnd w:id="33"/>
    </w:p>
    <w:p w14:paraId="47F345F7" w14:textId="77777777" w:rsidR="004378B7" w:rsidRPr="00702A16" w:rsidRDefault="004378B7" w:rsidP="004378B7">
      <w:pPr>
        <w:rPr>
          <w:rFonts w:cs="Arial"/>
          <w:i/>
          <w:lang w:val="en-GB"/>
        </w:rPr>
      </w:pPr>
    </w:p>
    <w:p w14:paraId="5ACFEBCC" w14:textId="77777777" w:rsidR="007F597F" w:rsidRPr="00702A16" w:rsidRDefault="007F597F" w:rsidP="004378B7">
      <w:pPr>
        <w:rPr>
          <w:rFonts w:cs="Arial"/>
          <w:b/>
          <w:i/>
          <w:lang w:val="en-GB"/>
        </w:rPr>
      </w:pPr>
    </w:p>
    <w:p w14:paraId="7595CD7E" w14:textId="77777777" w:rsidR="004E155B" w:rsidRPr="00702A16" w:rsidRDefault="004E155B" w:rsidP="004378B7">
      <w:pPr>
        <w:rPr>
          <w:rFonts w:cs="Arial"/>
          <w:b/>
          <w:i/>
          <w:lang w:val="en-GB"/>
        </w:rPr>
      </w:pPr>
    </w:p>
    <w:p w14:paraId="0EF9598E" w14:textId="77777777" w:rsidR="004378B7" w:rsidRPr="00702A16" w:rsidRDefault="004378B7" w:rsidP="004378B7">
      <w:pPr>
        <w:rPr>
          <w:rFonts w:cs="Arial"/>
          <w:b/>
          <w:i/>
          <w:lang w:val="en-GB"/>
        </w:rPr>
      </w:pPr>
      <w:r w:rsidRPr="00702A16">
        <w:rPr>
          <w:rFonts w:cs="Arial"/>
          <w:b/>
          <w:i/>
          <w:lang w:val="en-GB"/>
        </w:rPr>
        <w:t xml:space="preserve">THE FOLLOWING DOCUMENTATION MUST BE </w:t>
      </w:r>
      <w:r w:rsidR="00FB4C7D">
        <w:rPr>
          <w:rFonts w:cs="Arial"/>
          <w:b/>
          <w:i/>
          <w:lang w:val="en-GB"/>
        </w:rPr>
        <w:t>SUBMITTED:</w:t>
      </w:r>
    </w:p>
    <w:p w14:paraId="0EED5CF4" w14:textId="77777777" w:rsidR="004378B7" w:rsidRPr="00702A16" w:rsidRDefault="004378B7" w:rsidP="004378B7">
      <w:pPr>
        <w:rPr>
          <w:rFonts w:cs="Arial"/>
          <w:i/>
          <w:lang w:val="en-GB"/>
        </w:rPr>
      </w:pPr>
    </w:p>
    <w:p w14:paraId="4313B13E" w14:textId="77777777" w:rsidR="004378B7" w:rsidRPr="00702A16" w:rsidRDefault="004378B7" w:rsidP="004378B7">
      <w:pPr>
        <w:numPr>
          <w:ilvl w:val="0"/>
          <w:numId w:val="1"/>
        </w:numPr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 xml:space="preserve">Candidate’s request </w:t>
      </w:r>
      <w:r w:rsidR="00FB4C7D">
        <w:rPr>
          <w:rFonts w:cs="Arial"/>
          <w:lang w:val="en-GB"/>
        </w:rPr>
        <w:t>(t</w:t>
      </w:r>
      <w:r w:rsidRPr="00702A16">
        <w:rPr>
          <w:rFonts w:cs="Arial"/>
          <w:lang w:val="en-GB"/>
        </w:rPr>
        <w:t>emplate attach</w:t>
      </w:r>
      <w:r w:rsidR="00FB4C7D">
        <w:rPr>
          <w:rFonts w:cs="Arial"/>
          <w:lang w:val="en-GB"/>
        </w:rPr>
        <w:t>ed)</w:t>
      </w:r>
    </w:p>
    <w:p w14:paraId="65835EA1" w14:textId="77777777" w:rsidR="004378B7" w:rsidRPr="00702A16" w:rsidRDefault="004378B7" w:rsidP="004378B7">
      <w:pPr>
        <w:numPr>
          <w:ilvl w:val="0"/>
          <w:numId w:val="1"/>
        </w:numPr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>Acceptance of Scientific Supervisor</w:t>
      </w:r>
      <w:r w:rsidR="00277670">
        <w:rPr>
          <w:rFonts w:cs="Arial"/>
          <w:lang w:val="en-GB"/>
        </w:rPr>
        <w:t>(s)</w:t>
      </w:r>
      <w:r w:rsidRPr="00702A16">
        <w:rPr>
          <w:rFonts w:cs="Arial"/>
          <w:lang w:val="en-GB"/>
        </w:rPr>
        <w:t xml:space="preserve"> </w:t>
      </w:r>
      <w:r w:rsidR="00FB4C7D">
        <w:rPr>
          <w:rFonts w:cs="Arial"/>
          <w:lang w:val="en-GB"/>
        </w:rPr>
        <w:t>(t</w:t>
      </w:r>
      <w:r w:rsidRPr="00702A16">
        <w:rPr>
          <w:rFonts w:cs="Arial"/>
          <w:lang w:val="en-GB"/>
        </w:rPr>
        <w:t>emplate attach</w:t>
      </w:r>
      <w:r w:rsidR="00FB4C7D">
        <w:rPr>
          <w:rFonts w:cs="Arial"/>
          <w:lang w:val="en-GB"/>
        </w:rPr>
        <w:t>ed)</w:t>
      </w:r>
    </w:p>
    <w:p w14:paraId="7BD22EC9" w14:textId="77777777" w:rsidR="00887732" w:rsidRDefault="00887732" w:rsidP="00887732">
      <w:pPr>
        <w:numPr>
          <w:ilvl w:val="0"/>
          <w:numId w:val="1"/>
        </w:numPr>
        <w:jc w:val="both"/>
        <w:rPr>
          <w:rFonts w:cs="Arial"/>
          <w:lang w:val="en-GB"/>
        </w:rPr>
      </w:pPr>
      <w:r>
        <w:rPr>
          <w:rFonts w:cs="Arial"/>
          <w:lang w:val="en-GB"/>
        </w:rPr>
        <w:t>Declaration</w:t>
      </w:r>
      <w:r w:rsidRPr="00702A16">
        <w:rPr>
          <w:rFonts w:cs="Arial"/>
          <w:lang w:val="en-GB"/>
        </w:rPr>
        <w:t xml:space="preserve"> from the Research Centre</w:t>
      </w:r>
      <w:r>
        <w:rPr>
          <w:rFonts w:cs="Arial"/>
          <w:lang w:val="en-GB"/>
        </w:rPr>
        <w:t xml:space="preserve"> (t</w:t>
      </w:r>
      <w:r w:rsidRPr="00702A16">
        <w:rPr>
          <w:rFonts w:cs="Arial"/>
          <w:lang w:val="en-GB"/>
        </w:rPr>
        <w:t>emplate attach</w:t>
      </w:r>
      <w:r>
        <w:rPr>
          <w:rFonts w:cs="Arial"/>
          <w:lang w:val="en-GB"/>
        </w:rPr>
        <w:t>ed)</w:t>
      </w:r>
    </w:p>
    <w:p w14:paraId="4959CF3A" w14:textId="77777777" w:rsidR="00887732" w:rsidRDefault="00887732" w:rsidP="004378B7">
      <w:pPr>
        <w:numPr>
          <w:ilvl w:val="0"/>
          <w:numId w:val="1"/>
        </w:numPr>
        <w:jc w:val="both"/>
        <w:rPr>
          <w:rFonts w:cs="Arial"/>
          <w:lang w:val="en-GB"/>
        </w:rPr>
      </w:pPr>
      <w:r>
        <w:rPr>
          <w:rFonts w:cs="Arial"/>
          <w:lang w:val="en-GB"/>
        </w:rPr>
        <w:t>Declaration</w:t>
      </w:r>
      <w:r w:rsidRPr="00702A16">
        <w:rPr>
          <w:rFonts w:cs="Arial"/>
          <w:lang w:val="en-GB"/>
        </w:rPr>
        <w:t xml:space="preserve"> from the Steering Committee of the Doctoral Programme</w:t>
      </w:r>
      <w:r>
        <w:rPr>
          <w:rFonts w:cs="Arial"/>
          <w:lang w:val="en-GB"/>
        </w:rPr>
        <w:t xml:space="preserve"> (t</w:t>
      </w:r>
      <w:r w:rsidRPr="00702A16">
        <w:rPr>
          <w:rFonts w:cs="Arial"/>
          <w:lang w:val="en-GB"/>
        </w:rPr>
        <w:t>emplate attach</w:t>
      </w:r>
      <w:r>
        <w:rPr>
          <w:rFonts w:cs="Arial"/>
          <w:lang w:val="en-GB"/>
        </w:rPr>
        <w:t>ed)</w:t>
      </w:r>
    </w:p>
    <w:p w14:paraId="156FC7CE" w14:textId="77777777" w:rsidR="004378B7" w:rsidRPr="00702A16" w:rsidRDefault="00887732" w:rsidP="004378B7">
      <w:pPr>
        <w:numPr>
          <w:ilvl w:val="0"/>
          <w:numId w:val="1"/>
        </w:numPr>
        <w:jc w:val="both"/>
        <w:rPr>
          <w:rFonts w:cs="Arial"/>
          <w:lang w:val="en-GB"/>
        </w:rPr>
      </w:pPr>
      <w:r>
        <w:rPr>
          <w:rFonts w:cs="Arial"/>
          <w:lang w:val="en-GB"/>
        </w:rPr>
        <w:t>PhD w</w:t>
      </w:r>
      <w:r w:rsidR="004378B7" w:rsidRPr="00702A16">
        <w:rPr>
          <w:rFonts w:cs="Arial"/>
          <w:lang w:val="en-GB"/>
        </w:rPr>
        <w:t>ork plan</w:t>
      </w:r>
      <w:r>
        <w:rPr>
          <w:rFonts w:cs="Arial"/>
          <w:lang w:val="en-GB"/>
        </w:rPr>
        <w:t xml:space="preserve">, </w:t>
      </w:r>
      <w:r w:rsidRPr="00D02337">
        <w:rPr>
          <w:rFonts w:cs="Arial"/>
          <w:b/>
          <w:lang w:val="en-GB"/>
        </w:rPr>
        <w:t>signed by both the candidate and the supervisor(s)</w:t>
      </w:r>
      <w:r>
        <w:rPr>
          <w:rFonts w:cs="Arial"/>
          <w:lang w:val="en-GB"/>
        </w:rPr>
        <w:t>, with a minimum of 10 and a maximum of 20 pages, comprising</w:t>
      </w:r>
      <w:r w:rsidR="004378B7" w:rsidRPr="00702A16">
        <w:rPr>
          <w:rFonts w:cs="Arial"/>
          <w:lang w:val="en-GB"/>
        </w:rPr>
        <w:t>, at least:</w:t>
      </w:r>
    </w:p>
    <w:p w14:paraId="7C50D43E" w14:textId="77777777" w:rsidR="004378B7" w:rsidRPr="00702A16" w:rsidRDefault="004378B7" w:rsidP="00C40836">
      <w:pPr>
        <w:numPr>
          <w:ilvl w:val="0"/>
          <w:numId w:val="7"/>
        </w:numPr>
        <w:tabs>
          <w:tab w:val="clear" w:pos="643"/>
          <w:tab w:val="num" w:pos="851"/>
        </w:tabs>
        <w:ind w:left="851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>Objectives</w:t>
      </w:r>
      <w:r w:rsidR="00887732">
        <w:rPr>
          <w:rFonts w:cs="Arial"/>
          <w:lang w:val="en-GB"/>
        </w:rPr>
        <w:t xml:space="preserve"> of the PhD project</w:t>
      </w:r>
    </w:p>
    <w:p w14:paraId="43EB4762" w14:textId="77777777" w:rsidR="004378B7" w:rsidRPr="00702A16" w:rsidRDefault="004378B7" w:rsidP="00C40836">
      <w:pPr>
        <w:numPr>
          <w:ilvl w:val="0"/>
          <w:numId w:val="7"/>
        </w:numPr>
        <w:tabs>
          <w:tab w:val="clear" w:pos="643"/>
          <w:tab w:val="num" w:pos="851"/>
        </w:tabs>
        <w:ind w:left="851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 xml:space="preserve">Means necessary to the completion of </w:t>
      </w:r>
      <w:r w:rsidR="00D02337">
        <w:rPr>
          <w:rFonts w:cs="Arial"/>
          <w:lang w:val="en-GB"/>
        </w:rPr>
        <w:t xml:space="preserve">the </w:t>
      </w:r>
      <w:r w:rsidRPr="00702A16">
        <w:rPr>
          <w:rFonts w:cs="Arial"/>
          <w:lang w:val="en-GB"/>
        </w:rPr>
        <w:t>objectives</w:t>
      </w:r>
    </w:p>
    <w:p w14:paraId="341E53FE" w14:textId="77777777" w:rsidR="004378B7" w:rsidRPr="00887732" w:rsidRDefault="004378B7" w:rsidP="00C40836">
      <w:pPr>
        <w:numPr>
          <w:ilvl w:val="0"/>
          <w:numId w:val="7"/>
        </w:numPr>
        <w:tabs>
          <w:tab w:val="clear" w:pos="643"/>
          <w:tab w:val="num" w:pos="851"/>
        </w:tabs>
        <w:ind w:left="851"/>
        <w:jc w:val="both"/>
        <w:rPr>
          <w:rFonts w:cs="Arial"/>
          <w:lang w:val="en-GB"/>
        </w:rPr>
      </w:pPr>
      <w:r w:rsidRPr="00887732">
        <w:rPr>
          <w:rFonts w:cs="Arial"/>
          <w:lang w:val="en-GB"/>
        </w:rPr>
        <w:t>Work Schedule</w:t>
      </w:r>
      <w:r w:rsidR="00887732" w:rsidRPr="00887732">
        <w:rPr>
          <w:rFonts w:cs="Arial"/>
          <w:lang w:val="en-GB"/>
        </w:rPr>
        <w:t xml:space="preserve"> </w:t>
      </w:r>
      <w:r w:rsidR="00887732">
        <w:rPr>
          <w:rFonts w:cs="Arial"/>
          <w:lang w:val="en-GB"/>
        </w:rPr>
        <w:t xml:space="preserve">(mentioning the </w:t>
      </w:r>
      <w:r w:rsidRPr="00887732">
        <w:rPr>
          <w:rFonts w:cs="Arial"/>
          <w:lang w:val="en-GB"/>
        </w:rPr>
        <w:t>beginning of work plan</w:t>
      </w:r>
      <w:r w:rsidR="00887732">
        <w:rPr>
          <w:rFonts w:cs="Arial"/>
          <w:lang w:val="en-GB"/>
        </w:rPr>
        <w:t>)</w:t>
      </w:r>
    </w:p>
    <w:p w14:paraId="0A890581" w14:textId="77777777" w:rsidR="004378B7" w:rsidRPr="00702A16" w:rsidRDefault="004378B7" w:rsidP="004378B7">
      <w:pPr>
        <w:jc w:val="both"/>
        <w:rPr>
          <w:rFonts w:cs="Arial"/>
          <w:lang w:val="en-GB"/>
        </w:rPr>
      </w:pPr>
    </w:p>
    <w:p w14:paraId="45A4CB41" w14:textId="77777777" w:rsidR="004378B7" w:rsidRPr="00702A16" w:rsidRDefault="00887732" w:rsidP="004378B7">
      <w:pPr>
        <w:jc w:val="both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Notes</w:t>
      </w:r>
      <w:r w:rsidR="004378B7" w:rsidRPr="00702A16">
        <w:rPr>
          <w:rFonts w:cs="Arial"/>
          <w:b/>
          <w:lang w:val="en-GB"/>
        </w:rPr>
        <w:t>:</w:t>
      </w:r>
    </w:p>
    <w:p w14:paraId="5E164897" w14:textId="77777777" w:rsidR="004378B7" w:rsidRPr="00702A16" w:rsidRDefault="004378B7" w:rsidP="004378B7">
      <w:pPr>
        <w:jc w:val="both"/>
        <w:rPr>
          <w:rFonts w:cs="Arial"/>
          <w:b/>
          <w:lang w:val="en-GB"/>
        </w:rPr>
      </w:pPr>
    </w:p>
    <w:p w14:paraId="17EBA9BE" w14:textId="77777777" w:rsidR="00887732" w:rsidRDefault="00887732" w:rsidP="00C40836">
      <w:pPr>
        <w:numPr>
          <w:ilvl w:val="0"/>
          <w:numId w:val="9"/>
        </w:numPr>
        <w:ind w:left="284" w:hanging="284"/>
        <w:jc w:val="both"/>
        <w:rPr>
          <w:rFonts w:cs="Arial"/>
          <w:lang w:val="en-GB"/>
        </w:rPr>
      </w:pPr>
      <w:r>
        <w:rPr>
          <w:rFonts w:cs="Arial"/>
          <w:lang w:val="en-GB"/>
        </w:rPr>
        <w:t>The work s</w:t>
      </w:r>
      <w:r w:rsidRPr="00887732">
        <w:rPr>
          <w:rFonts w:cs="Arial"/>
          <w:lang w:val="en-GB"/>
        </w:rPr>
        <w:t xml:space="preserve">cheduling should consider the duration of the doctoral program, including its teaching component (where applicable). </w:t>
      </w:r>
      <w:r w:rsidR="00D379CE">
        <w:rPr>
          <w:rFonts w:cs="Arial"/>
          <w:lang w:val="en-GB"/>
        </w:rPr>
        <w:t>T</w:t>
      </w:r>
      <w:r w:rsidR="00D379CE" w:rsidRPr="00887732">
        <w:rPr>
          <w:rFonts w:cs="Arial"/>
          <w:lang w:val="en-GB"/>
        </w:rPr>
        <w:t>herefore</w:t>
      </w:r>
      <w:r w:rsidR="00D379CE">
        <w:rPr>
          <w:rFonts w:cs="Arial"/>
          <w:lang w:val="en-GB"/>
        </w:rPr>
        <w:t>,</w:t>
      </w:r>
      <w:r w:rsidR="00D379CE" w:rsidRPr="00887732">
        <w:rPr>
          <w:rFonts w:cs="Arial"/>
          <w:lang w:val="en-GB"/>
        </w:rPr>
        <w:t xml:space="preserve"> </w:t>
      </w:r>
      <w:r w:rsidR="00D379CE">
        <w:rPr>
          <w:rFonts w:cs="Arial"/>
          <w:lang w:val="en-GB"/>
        </w:rPr>
        <w:t>t</w:t>
      </w:r>
      <w:r w:rsidRPr="00887732">
        <w:rPr>
          <w:rFonts w:cs="Arial"/>
          <w:lang w:val="en-GB"/>
        </w:rPr>
        <w:t xml:space="preserve">he various tasks included in the work plan should </w:t>
      </w:r>
      <w:r w:rsidR="00D02337" w:rsidRPr="00887732">
        <w:rPr>
          <w:rFonts w:cs="Arial"/>
          <w:lang w:val="en-GB"/>
        </w:rPr>
        <w:t>embrace</w:t>
      </w:r>
      <w:r w:rsidRPr="00887732">
        <w:rPr>
          <w:rFonts w:cs="Arial"/>
          <w:lang w:val="en-GB"/>
        </w:rPr>
        <w:t xml:space="preserve"> the </w:t>
      </w:r>
      <w:proofErr w:type="gramStart"/>
      <w:r w:rsidRPr="00887732">
        <w:rPr>
          <w:rFonts w:cs="Arial"/>
          <w:lang w:val="en-GB"/>
        </w:rPr>
        <w:t>time period</w:t>
      </w:r>
      <w:proofErr w:type="gramEnd"/>
      <w:r w:rsidRPr="00887732">
        <w:rPr>
          <w:rFonts w:cs="Arial"/>
          <w:lang w:val="en-GB"/>
        </w:rPr>
        <w:t xml:space="preserve"> devoted to the curricular </w:t>
      </w:r>
      <w:r>
        <w:rPr>
          <w:rFonts w:cs="Arial"/>
          <w:lang w:val="en-GB"/>
        </w:rPr>
        <w:t>units</w:t>
      </w:r>
      <w:r w:rsidRPr="00887732">
        <w:rPr>
          <w:rFonts w:cs="Arial"/>
          <w:lang w:val="en-GB"/>
        </w:rPr>
        <w:t xml:space="preserve"> (Task 0) and the remaining period associated with the completion of the thesis plan (Tasks 1 to n). Whenever a student is en</w:t>
      </w:r>
      <w:r>
        <w:rPr>
          <w:rFonts w:cs="Arial"/>
          <w:lang w:val="en-GB"/>
        </w:rPr>
        <w:t>rolled on a part-time basis, he</w:t>
      </w:r>
      <w:r w:rsidRPr="00887732">
        <w:rPr>
          <w:rFonts w:cs="Arial"/>
          <w:lang w:val="en-GB"/>
        </w:rPr>
        <w:t xml:space="preserve">/she must identify the school years in which he/she is </w:t>
      </w:r>
      <w:r w:rsidR="00D379CE">
        <w:rPr>
          <w:rFonts w:cs="Arial"/>
          <w:lang w:val="en-GB"/>
        </w:rPr>
        <w:t xml:space="preserve">expecting to be </w:t>
      </w:r>
      <w:r w:rsidRPr="00887732">
        <w:rPr>
          <w:rFonts w:cs="Arial"/>
          <w:lang w:val="en-GB"/>
        </w:rPr>
        <w:t>enrolled</w:t>
      </w:r>
      <w:r>
        <w:rPr>
          <w:rFonts w:cs="Arial"/>
          <w:lang w:val="en-GB"/>
        </w:rPr>
        <w:t xml:space="preserve"> in that regimen</w:t>
      </w:r>
      <w:r w:rsidRPr="00887732">
        <w:rPr>
          <w:rFonts w:cs="Arial"/>
          <w:lang w:val="en-GB"/>
        </w:rPr>
        <w:t>.</w:t>
      </w:r>
    </w:p>
    <w:p w14:paraId="46DB8C2E" w14:textId="77777777" w:rsidR="004378B7" w:rsidRDefault="004378B7" w:rsidP="00C40836">
      <w:pPr>
        <w:numPr>
          <w:ilvl w:val="0"/>
          <w:numId w:val="9"/>
        </w:numPr>
        <w:ind w:left="284" w:hanging="284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 xml:space="preserve">According to the </w:t>
      </w:r>
      <w:r w:rsidR="00FD6360">
        <w:rPr>
          <w:rFonts w:cs="Arial"/>
          <w:lang w:val="en-GB"/>
        </w:rPr>
        <w:t xml:space="preserve">number 2 of the </w:t>
      </w:r>
      <w:r w:rsidR="00541F40">
        <w:rPr>
          <w:rFonts w:cs="Arial"/>
          <w:lang w:val="en-GB"/>
        </w:rPr>
        <w:t>184</w:t>
      </w:r>
      <w:r w:rsidR="00541F40" w:rsidRPr="00541F40">
        <w:rPr>
          <w:rFonts w:cs="Arial"/>
          <w:position w:val="6"/>
          <w:sz w:val="16"/>
          <w:lang w:val="en-GB"/>
        </w:rPr>
        <w:t>th</w:t>
      </w:r>
      <w:r w:rsidR="00541F40">
        <w:rPr>
          <w:rFonts w:cs="Arial"/>
          <w:lang w:val="en-GB"/>
        </w:rPr>
        <w:t xml:space="preserve"> </w:t>
      </w:r>
      <w:r w:rsidR="00FD6360">
        <w:rPr>
          <w:rFonts w:cs="Arial"/>
          <w:lang w:val="en-GB"/>
        </w:rPr>
        <w:t>Article of the Academic Regulation (Despacho RT-</w:t>
      </w:r>
      <w:r w:rsidR="00D379CE">
        <w:rPr>
          <w:rFonts w:cs="Arial"/>
          <w:lang w:val="en-GB"/>
        </w:rPr>
        <w:t>03</w:t>
      </w:r>
      <w:r w:rsidR="00FD6360">
        <w:rPr>
          <w:rFonts w:cs="Arial"/>
          <w:lang w:val="en-GB"/>
        </w:rPr>
        <w:t>/20</w:t>
      </w:r>
      <w:r w:rsidR="00D379CE">
        <w:rPr>
          <w:rFonts w:cs="Arial"/>
          <w:lang w:val="en-GB"/>
        </w:rPr>
        <w:t>20</w:t>
      </w:r>
      <w:r w:rsidR="00FD6360">
        <w:rPr>
          <w:rFonts w:cs="Arial"/>
          <w:lang w:val="en-GB"/>
        </w:rPr>
        <w:t>)</w:t>
      </w:r>
      <w:r w:rsidR="00D379CE">
        <w:rPr>
          <w:rFonts w:cs="Arial"/>
          <w:lang w:val="en-GB"/>
        </w:rPr>
        <w:t>,</w:t>
      </w:r>
      <w:r w:rsidR="007F597F" w:rsidRPr="00702A16">
        <w:rPr>
          <w:rFonts w:cs="Arial"/>
          <w:lang w:val="en-GB"/>
        </w:rPr>
        <w:t xml:space="preserve"> </w:t>
      </w:r>
      <w:r w:rsidR="00FD6360" w:rsidRPr="00541F40">
        <w:rPr>
          <w:rFonts w:cs="Arial"/>
          <w:i/>
          <w:lang w:val="en-GB"/>
        </w:rPr>
        <w:t xml:space="preserve">exceptionally, in duly justified cases, the Organic Units, in their Scientific Council, may accept the inclusion of a third </w:t>
      </w:r>
      <w:r w:rsidR="00277670">
        <w:rPr>
          <w:rFonts w:cs="Arial"/>
          <w:i/>
          <w:lang w:val="en-GB"/>
        </w:rPr>
        <w:t>scientific</w:t>
      </w:r>
      <w:r w:rsidR="00FD6360" w:rsidRPr="00541F40">
        <w:rPr>
          <w:rFonts w:cs="Arial"/>
          <w:i/>
          <w:lang w:val="en-GB"/>
        </w:rPr>
        <w:t xml:space="preserve"> supervisor</w:t>
      </w:r>
      <w:r w:rsidR="00FD6360" w:rsidRPr="00FD6360">
        <w:rPr>
          <w:rFonts w:cs="Arial"/>
          <w:lang w:val="en-GB"/>
        </w:rPr>
        <w:t xml:space="preserve">. Thus, if the student intends to request </w:t>
      </w:r>
      <w:r w:rsidR="0058215C">
        <w:rPr>
          <w:rFonts w:cs="Arial"/>
          <w:lang w:val="en-GB"/>
        </w:rPr>
        <w:t xml:space="preserve">the thesis admission with 3 supervisors or, after being admitted, wants to request </w:t>
      </w:r>
      <w:r w:rsidR="00FD6360" w:rsidRPr="00FD6360">
        <w:rPr>
          <w:rFonts w:cs="Arial"/>
          <w:lang w:val="en-GB"/>
        </w:rPr>
        <w:t xml:space="preserve">the inclusion of a third </w:t>
      </w:r>
      <w:r w:rsidR="00FD6360">
        <w:rPr>
          <w:rFonts w:cs="Arial"/>
          <w:lang w:val="en-GB"/>
        </w:rPr>
        <w:t>supervisor, he</w:t>
      </w:r>
      <w:r w:rsidR="00FD6360" w:rsidRPr="00FD6360">
        <w:rPr>
          <w:rFonts w:cs="Arial"/>
          <w:lang w:val="en-GB"/>
        </w:rPr>
        <w:t xml:space="preserve">/she must </w:t>
      </w:r>
      <w:r w:rsidR="0058215C">
        <w:rPr>
          <w:rFonts w:cs="Arial"/>
          <w:lang w:val="en-GB"/>
        </w:rPr>
        <w:t>ask his/her supervisor to fill the</w:t>
      </w:r>
      <w:r w:rsidR="00FD6360" w:rsidRPr="00FD6360">
        <w:rPr>
          <w:rFonts w:cs="Arial"/>
          <w:lang w:val="en-GB"/>
        </w:rPr>
        <w:t xml:space="preserve"> </w:t>
      </w:r>
      <w:r w:rsidR="0058215C">
        <w:rPr>
          <w:rFonts w:cs="Arial"/>
          <w:lang w:val="en-GB"/>
        </w:rPr>
        <w:t xml:space="preserve">attached </w:t>
      </w:r>
      <w:r w:rsidR="00FD6360" w:rsidRPr="00FD6360">
        <w:rPr>
          <w:rFonts w:cs="Arial"/>
          <w:lang w:val="en-GB"/>
        </w:rPr>
        <w:t xml:space="preserve">justification </w:t>
      </w:r>
      <w:r w:rsidR="0058215C">
        <w:rPr>
          <w:rFonts w:cs="Arial"/>
          <w:lang w:val="en-GB"/>
        </w:rPr>
        <w:t xml:space="preserve">form. In this form, they must </w:t>
      </w:r>
      <w:r w:rsidR="00FD6360" w:rsidRPr="00FD6360">
        <w:rPr>
          <w:rFonts w:cs="Arial"/>
          <w:lang w:val="en-GB"/>
        </w:rPr>
        <w:t xml:space="preserve">identify the distinct </w:t>
      </w:r>
      <w:r w:rsidR="00FD6360">
        <w:rPr>
          <w:rFonts w:cs="Arial"/>
          <w:lang w:val="en-GB"/>
        </w:rPr>
        <w:t>proficiencies</w:t>
      </w:r>
      <w:r w:rsidR="00FD6360" w:rsidRPr="00FD6360">
        <w:rPr>
          <w:rFonts w:cs="Arial"/>
          <w:lang w:val="en-GB"/>
        </w:rPr>
        <w:t xml:space="preserve"> of each </w:t>
      </w:r>
      <w:r w:rsidR="00277670">
        <w:rPr>
          <w:rFonts w:cs="Arial"/>
          <w:lang w:val="en-GB"/>
        </w:rPr>
        <w:t>supervisor</w:t>
      </w:r>
      <w:r w:rsidR="00FD6360" w:rsidRPr="00FD6360">
        <w:rPr>
          <w:rFonts w:cs="Arial"/>
          <w:lang w:val="en-GB"/>
        </w:rPr>
        <w:t xml:space="preserve">, </w:t>
      </w:r>
      <w:r w:rsidR="0058215C">
        <w:rPr>
          <w:rFonts w:cs="Arial"/>
          <w:lang w:val="en-GB"/>
        </w:rPr>
        <w:t>which must be</w:t>
      </w:r>
      <w:r w:rsidR="00FD6360" w:rsidRPr="00FD6360">
        <w:rPr>
          <w:rFonts w:cs="Arial"/>
          <w:lang w:val="en-GB"/>
        </w:rPr>
        <w:t xml:space="preserve"> </w:t>
      </w:r>
      <w:r w:rsidR="0058215C">
        <w:rPr>
          <w:rFonts w:cs="Arial"/>
          <w:lang w:val="en-GB"/>
        </w:rPr>
        <w:t xml:space="preserve">complementary and </w:t>
      </w:r>
      <w:r w:rsidR="00FD6360" w:rsidRPr="00FD6360">
        <w:rPr>
          <w:rFonts w:cs="Arial"/>
          <w:lang w:val="en-GB"/>
        </w:rPr>
        <w:t>relevant to the work plan to be developed.</w:t>
      </w:r>
    </w:p>
    <w:p w14:paraId="6F9D965A" w14:textId="77777777" w:rsidR="00C40836" w:rsidRPr="00FD6360" w:rsidRDefault="00D379CE" w:rsidP="00C40836">
      <w:pPr>
        <w:numPr>
          <w:ilvl w:val="0"/>
          <w:numId w:val="9"/>
        </w:numPr>
        <w:ind w:left="284" w:hanging="284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Whenever possible, the requests and declarations attached to this form should be signed with qualified digital signature with Citizen’s Card and sent to the Doctoral Program Steering Committee, who will </w:t>
      </w:r>
      <w:proofErr w:type="gramStart"/>
      <w:r>
        <w:rPr>
          <w:rFonts w:cs="Arial"/>
          <w:lang w:val="en-GB"/>
        </w:rPr>
        <w:t>sent</w:t>
      </w:r>
      <w:proofErr w:type="gramEnd"/>
      <w:r>
        <w:rPr>
          <w:rFonts w:cs="Arial"/>
          <w:lang w:val="en-GB"/>
        </w:rPr>
        <w:t xml:space="preserve"> them to the Scientific Council of the School of Engineering via DocUM.</w:t>
      </w:r>
    </w:p>
    <w:p w14:paraId="0B9DEC24" w14:textId="77777777" w:rsidR="004378B7" w:rsidRPr="00702A16" w:rsidRDefault="004378B7" w:rsidP="004378B7">
      <w:pPr>
        <w:jc w:val="both"/>
        <w:rPr>
          <w:rFonts w:cs="Arial"/>
          <w:lang w:val="en-GB"/>
        </w:rPr>
      </w:pPr>
    </w:p>
    <w:p w14:paraId="4478D4DB" w14:textId="77777777" w:rsidR="004378B7" w:rsidRPr="00702A16" w:rsidRDefault="004378B7" w:rsidP="004378B7">
      <w:pPr>
        <w:jc w:val="both"/>
        <w:rPr>
          <w:rFonts w:cs="Arial"/>
          <w:lang w:val="en-GB"/>
        </w:rPr>
      </w:pPr>
    </w:p>
    <w:p w14:paraId="6A8A9CBD" w14:textId="77777777" w:rsidR="004378B7" w:rsidRPr="00702A16" w:rsidRDefault="004378B7" w:rsidP="004378B7">
      <w:pPr>
        <w:jc w:val="both"/>
        <w:rPr>
          <w:rFonts w:cs="Arial"/>
          <w:b/>
          <w:i/>
          <w:lang w:val="en-GB"/>
        </w:rPr>
      </w:pPr>
      <w:r w:rsidRPr="00702A16">
        <w:rPr>
          <w:rFonts w:cs="Arial"/>
          <w:b/>
          <w:i/>
          <w:lang w:val="en-GB"/>
        </w:rPr>
        <w:t>More information:</w:t>
      </w:r>
    </w:p>
    <w:p w14:paraId="62ABEDED" w14:textId="77777777" w:rsidR="004378B7" w:rsidRPr="00702A16" w:rsidRDefault="004378B7" w:rsidP="004378B7">
      <w:pPr>
        <w:jc w:val="both"/>
        <w:rPr>
          <w:rFonts w:cs="Arial"/>
          <w:b/>
          <w:i/>
          <w:lang w:val="en-GB"/>
        </w:rPr>
      </w:pPr>
    </w:p>
    <w:p w14:paraId="78D3932E" w14:textId="77777777" w:rsidR="004378B7" w:rsidRPr="00702A16" w:rsidRDefault="004378B7" w:rsidP="004378B7">
      <w:pPr>
        <w:jc w:val="both"/>
        <w:rPr>
          <w:rFonts w:cs="Arial"/>
          <w:b/>
          <w:i/>
          <w:lang w:val="en-GB"/>
        </w:rPr>
      </w:pPr>
      <w:r w:rsidRPr="00702A16">
        <w:rPr>
          <w:rFonts w:cs="Arial"/>
          <w:b/>
          <w:i/>
          <w:lang w:val="en-GB"/>
        </w:rPr>
        <w:t>Scientific Council of the School of Engineering</w:t>
      </w:r>
    </w:p>
    <w:p w14:paraId="67C2561A" w14:textId="77777777" w:rsidR="004378B7" w:rsidRPr="00D379CE" w:rsidRDefault="004378B7" w:rsidP="004378B7">
      <w:pPr>
        <w:jc w:val="both"/>
        <w:rPr>
          <w:rFonts w:cs="Arial"/>
          <w:b/>
          <w:i/>
        </w:rPr>
      </w:pPr>
      <w:r w:rsidRPr="00D379CE">
        <w:rPr>
          <w:rFonts w:cs="Arial"/>
          <w:b/>
          <w:i/>
        </w:rPr>
        <w:t>Tel: +351 253 510 1</w:t>
      </w:r>
      <w:r w:rsidR="00D379CE" w:rsidRPr="00D379CE">
        <w:rPr>
          <w:rFonts w:cs="Arial"/>
          <w:b/>
          <w:i/>
        </w:rPr>
        <w:t>61</w:t>
      </w:r>
    </w:p>
    <w:p w14:paraId="256E102B" w14:textId="77777777" w:rsidR="004D1D7C" w:rsidRPr="003D5321" w:rsidRDefault="00D379CE" w:rsidP="003430D9">
      <w:pPr>
        <w:jc w:val="both"/>
        <w:rPr>
          <w:rFonts w:cs="Arial"/>
          <w:b/>
          <w:i/>
        </w:rPr>
      </w:pPr>
      <w:r>
        <w:rPr>
          <w:rFonts w:cs="Arial"/>
          <w:b/>
          <w:i/>
        </w:rPr>
        <w:t>e-mail: cc@eng.uminho.pt</w:t>
      </w:r>
      <w:r w:rsidR="003430D9">
        <w:rPr>
          <w:rFonts w:cs="Arial"/>
          <w:b/>
          <w:i/>
        </w:rPr>
        <w:t xml:space="preserve"> </w:t>
      </w:r>
    </w:p>
    <w:p w14:paraId="0A6F0A9B" w14:textId="77777777" w:rsidR="005E36E1" w:rsidRPr="003D5321" w:rsidRDefault="005E36E1" w:rsidP="00750D52">
      <w:pPr>
        <w:ind w:left="283" w:firstLine="720"/>
        <w:rPr>
          <w:rFonts w:cs="Arial"/>
        </w:rPr>
        <w:sectPr w:rsidR="005E36E1" w:rsidRPr="003D5321" w:rsidSect="003430D9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2240" w:h="15840"/>
          <w:pgMar w:top="120" w:right="1797" w:bottom="960" w:left="1797" w:header="720" w:footer="720" w:gutter="0"/>
          <w:cols w:space="720"/>
          <w:titlePg/>
          <w:docGrid w:linePitch="272"/>
        </w:sect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50"/>
        <w:gridCol w:w="195"/>
        <w:gridCol w:w="4995"/>
      </w:tblGrid>
      <w:tr w:rsidR="00DA1190" w:rsidRPr="00702A16" w14:paraId="3F78EA16" w14:textId="77777777">
        <w:tc>
          <w:tcPr>
            <w:tcW w:w="3450" w:type="dxa"/>
            <w:tcMar>
              <w:left w:w="0" w:type="dxa"/>
              <w:right w:w="0" w:type="dxa"/>
            </w:tcMar>
          </w:tcPr>
          <w:p w14:paraId="60F68CA3" w14:textId="77777777" w:rsidR="00DA1190" w:rsidRPr="003D5321" w:rsidRDefault="00DA1190" w:rsidP="007C4697">
            <w:pPr>
              <w:rPr>
                <w:rFonts w:cs="Arial"/>
              </w:rPr>
            </w:pPr>
          </w:p>
        </w:tc>
        <w:tc>
          <w:tcPr>
            <w:tcW w:w="195" w:type="dxa"/>
            <w:tcMar>
              <w:left w:w="0" w:type="dxa"/>
              <w:right w:w="0" w:type="dxa"/>
            </w:tcMar>
          </w:tcPr>
          <w:p w14:paraId="6D7E291F" w14:textId="77777777" w:rsidR="00DA1190" w:rsidRPr="003D5321" w:rsidRDefault="00DA1190" w:rsidP="007C4697">
            <w:pPr>
              <w:rPr>
                <w:rFonts w:cs="Arial"/>
              </w:rPr>
            </w:pPr>
          </w:p>
        </w:tc>
        <w:tc>
          <w:tcPr>
            <w:tcW w:w="4995" w:type="dxa"/>
            <w:tcMar>
              <w:left w:w="0" w:type="dxa"/>
              <w:right w:w="0" w:type="dxa"/>
            </w:tcMar>
          </w:tcPr>
          <w:p w14:paraId="1BFC7749" w14:textId="77777777" w:rsidR="00DA1190" w:rsidRPr="00702A16" w:rsidRDefault="00097303" w:rsidP="000C1422">
            <w:pPr>
              <w:rPr>
                <w:lang w:val="en-GB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2CF91CF2" wp14:editId="6BD82AF5">
                  <wp:extent cx="1318260" cy="1021080"/>
                  <wp:effectExtent l="0" t="0" r="0" b="0"/>
                  <wp:docPr id="2" name="Imagem 2" descr="EE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E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10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1190" w:rsidRPr="00702A16" w14:paraId="3017787E" w14:textId="77777777">
        <w:tc>
          <w:tcPr>
            <w:tcW w:w="3450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CB91B2C" w14:textId="77777777" w:rsidR="00DA1190" w:rsidRPr="00702A16" w:rsidRDefault="00DA1190" w:rsidP="007C4697">
            <w:pPr>
              <w:rPr>
                <w:rFonts w:cs="Arial"/>
                <w:lang w:val="en-GB"/>
              </w:rPr>
            </w:pPr>
          </w:p>
        </w:tc>
        <w:tc>
          <w:tcPr>
            <w:tcW w:w="195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04541DE9" w14:textId="77777777" w:rsidR="00DA1190" w:rsidRPr="00702A16" w:rsidRDefault="00DA1190" w:rsidP="007C4697">
            <w:pPr>
              <w:rPr>
                <w:rFonts w:cs="Arial"/>
                <w:lang w:val="en-GB"/>
              </w:rPr>
            </w:pPr>
          </w:p>
        </w:tc>
        <w:tc>
          <w:tcPr>
            <w:tcW w:w="4995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2A0C2C97" w14:textId="77777777" w:rsidR="00DA1190" w:rsidRPr="003D5321" w:rsidRDefault="00DA1190" w:rsidP="000C1422">
            <w:r w:rsidRPr="003D5321">
              <w:rPr>
                <w:rFonts w:cs="NewsGotTLig"/>
                <w:color w:val="848484"/>
              </w:rPr>
              <w:t xml:space="preserve">Escola de Engenharia – Conselho Científico </w:t>
            </w:r>
          </w:p>
        </w:tc>
      </w:tr>
    </w:tbl>
    <w:p w14:paraId="0F76593C" w14:textId="77777777" w:rsidR="00CE2CC5" w:rsidRPr="003D5321" w:rsidRDefault="00CE2CC5" w:rsidP="00750D52">
      <w:pPr>
        <w:ind w:left="283" w:firstLine="720"/>
        <w:rPr>
          <w:rFonts w:cs="Arial"/>
        </w:rPr>
      </w:pPr>
    </w:p>
    <w:p w14:paraId="4A4A1602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173B21F2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529204E0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46D1D58C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7AFA4355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6DF60E29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138A2585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35CE2513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407127DD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50131A95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07EFA30B" w14:textId="77777777" w:rsidR="00CE2CC5" w:rsidRPr="003D5321" w:rsidRDefault="00CE2CC5" w:rsidP="00750D52">
      <w:pPr>
        <w:ind w:left="283" w:firstLine="720"/>
        <w:rPr>
          <w:rFonts w:cs="Arial"/>
        </w:rPr>
      </w:pPr>
    </w:p>
    <w:p w14:paraId="0F4E9977" w14:textId="77777777" w:rsidR="00CE2CC5" w:rsidRPr="003D5321" w:rsidRDefault="00CE2CC5" w:rsidP="00750D52">
      <w:pPr>
        <w:ind w:left="283" w:firstLine="720"/>
        <w:rPr>
          <w:rFonts w:cs="Arial"/>
        </w:rPr>
      </w:pPr>
    </w:p>
    <w:p w14:paraId="5562341C" w14:textId="77777777" w:rsidR="00CE2CC5" w:rsidRPr="003D5321" w:rsidRDefault="00CE2CC5" w:rsidP="00750D52">
      <w:pPr>
        <w:ind w:left="283" w:firstLine="720"/>
        <w:rPr>
          <w:rFonts w:cs="Arial"/>
        </w:rPr>
      </w:pPr>
    </w:p>
    <w:p w14:paraId="3375F3C2" w14:textId="77777777" w:rsidR="00CE2CC5" w:rsidRPr="003D5321" w:rsidRDefault="00CE2CC5" w:rsidP="00750D52">
      <w:pPr>
        <w:ind w:left="283" w:firstLine="720"/>
        <w:rPr>
          <w:rFonts w:cs="Arial"/>
        </w:rPr>
      </w:pPr>
    </w:p>
    <w:p w14:paraId="4F152E4B" w14:textId="77777777" w:rsidR="00CE2CC5" w:rsidRPr="003D5321" w:rsidRDefault="00CE2CC5" w:rsidP="00750D52">
      <w:pPr>
        <w:ind w:left="283" w:firstLine="720"/>
        <w:rPr>
          <w:rFonts w:cs="Arial"/>
        </w:rPr>
      </w:pPr>
    </w:p>
    <w:p w14:paraId="7A9DE4C2" w14:textId="77777777" w:rsidR="00CE2CC5" w:rsidRPr="003D5321" w:rsidRDefault="00CE2CC5" w:rsidP="00750D52">
      <w:pPr>
        <w:ind w:left="283" w:firstLine="720"/>
        <w:rPr>
          <w:rFonts w:cs="Arial"/>
        </w:rPr>
      </w:pPr>
    </w:p>
    <w:p w14:paraId="165DEDCD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2C7886C0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26D62CD9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0183440C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23D63137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6B2ACEF0" w14:textId="77777777" w:rsidR="007C4697" w:rsidRPr="003D5321" w:rsidRDefault="007C4697" w:rsidP="00750D52">
      <w:pPr>
        <w:ind w:left="283" w:firstLine="720"/>
        <w:rPr>
          <w:rFonts w:cs="Arial"/>
        </w:rPr>
      </w:pPr>
    </w:p>
    <w:p w14:paraId="6451CF39" w14:textId="77777777" w:rsidR="00541F40" w:rsidRDefault="00713AB6" w:rsidP="00541F40">
      <w:pPr>
        <w:jc w:val="center"/>
        <w:rPr>
          <w:rFonts w:cs="Arial"/>
          <w:b/>
          <w:i/>
          <w:sz w:val="32"/>
          <w:lang w:val="en-GB"/>
        </w:rPr>
      </w:pPr>
      <w:r w:rsidRPr="00702A16">
        <w:rPr>
          <w:rFonts w:cs="Arial"/>
          <w:b/>
          <w:i/>
          <w:sz w:val="32"/>
          <w:lang w:val="en-GB"/>
        </w:rPr>
        <w:t xml:space="preserve">THESIS </w:t>
      </w:r>
      <w:r w:rsidR="00541F40">
        <w:rPr>
          <w:rFonts w:cs="Arial"/>
          <w:b/>
          <w:i/>
          <w:sz w:val="32"/>
          <w:lang w:val="en-GB"/>
        </w:rPr>
        <w:t xml:space="preserve">/ </w:t>
      </w:r>
      <w:r w:rsidRPr="00702A16">
        <w:rPr>
          <w:rFonts w:cs="Arial"/>
          <w:b/>
          <w:i/>
          <w:sz w:val="32"/>
          <w:lang w:val="en-GB"/>
        </w:rPr>
        <w:t>DOCTORAL PROGRAMME</w:t>
      </w:r>
    </w:p>
    <w:p w14:paraId="3187B3DF" w14:textId="77777777" w:rsidR="00541F40" w:rsidRPr="00702A16" w:rsidRDefault="00541F40" w:rsidP="00541F40">
      <w:pPr>
        <w:jc w:val="center"/>
        <w:rPr>
          <w:rFonts w:cs="Arial"/>
          <w:b/>
          <w:i/>
          <w:sz w:val="32"/>
          <w:lang w:val="en-GB"/>
        </w:rPr>
      </w:pPr>
      <w:r>
        <w:rPr>
          <w:rFonts w:cs="Arial"/>
          <w:b/>
          <w:i/>
          <w:sz w:val="32"/>
          <w:lang w:val="en-GB"/>
        </w:rPr>
        <w:t>ADMISSION REQUEST</w:t>
      </w:r>
    </w:p>
    <w:p w14:paraId="3E0C36A5" w14:textId="77777777" w:rsidR="00713AB6" w:rsidRPr="00702A16" w:rsidRDefault="00713AB6" w:rsidP="00713AB6">
      <w:pPr>
        <w:jc w:val="center"/>
        <w:rPr>
          <w:rFonts w:cs="Arial"/>
          <w:b/>
          <w:i/>
          <w:sz w:val="32"/>
          <w:lang w:val="en-GB"/>
        </w:rPr>
      </w:pPr>
    </w:p>
    <w:p w14:paraId="75994077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134AFDFC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3EFE5DA0" w14:textId="77777777" w:rsidR="003430D9" w:rsidRPr="00F80C2B" w:rsidRDefault="003430D9" w:rsidP="003430D9">
      <w:pPr>
        <w:ind w:left="283" w:firstLine="720"/>
        <w:rPr>
          <w:rFonts w:cs="Arial"/>
          <w:lang w:val="en-GB"/>
        </w:rPr>
      </w:pPr>
    </w:p>
    <w:p w14:paraId="3F5A9BFE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121F2316" w14:textId="77777777" w:rsidR="003430D9" w:rsidRPr="00F80C2B" w:rsidRDefault="003430D9" w:rsidP="003430D9">
      <w:pPr>
        <w:ind w:left="283" w:firstLine="720"/>
        <w:rPr>
          <w:rFonts w:cs="Arial"/>
          <w:lang w:val="en-GB"/>
        </w:rPr>
      </w:pPr>
    </w:p>
    <w:p w14:paraId="4F91C53A" w14:textId="77777777" w:rsidR="003430D9" w:rsidRPr="00F80C2B" w:rsidRDefault="003430D9" w:rsidP="003430D9">
      <w:pPr>
        <w:ind w:left="283" w:firstLine="720"/>
        <w:rPr>
          <w:rFonts w:cs="Arial"/>
          <w:lang w:val="en-GB"/>
        </w:rPr>
      </w:pPr>
    </w:p>
    <w:p w14:paraId="264831CA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3AAAE58E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493543E3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1B7A4A5C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3D837EAB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789F3864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0F433F1B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21D89C24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0DEAE6CD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07A4F229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</w:pPr>
    </w:p>
    <w:p w14:paraId="5DEABE66" w14:textId="77777777" w:rsidR="007C4697" w:rsidRDefault="007C4697" w:rsidP="00750D52">
      <w:pPr>
        <w:ind w:left="283" w:firstLine="720"/>
        <w:rPr>
          <w:rFonts w:cs="Arial"/>
          <w:lang w:val="en-GB"/>
        </w:rPr>
      </w:pPr>
    </w:p>
    <w:p w14:paraId="11972F0A" w14:textId="77777777" w:rsidR="00F62850" w:rsidRPr="00702A16" w:rsidRDefault="00F62850" w:rsidP="00750D52">
      <w:pPr>
        <w:ind w:left="283" w:firstLine="720"/>
        <w:rPr>
          <w:rFonts w:cs="Arial"/>
          <w:lang w:val="en-GB"/>
        </w:rPr>
      </w:pPr>
    </w:p>
    <w:p w14:paraId="6FF46042" w14:textId="77777777" w:rsidR="007C4697" w:rsidRPr="00702A16" w:rsidRDefault="007C4697" w:rsidP="00750D52">
      <w:pPr>
        <w:ind w:left="283" w:firstLine="720"/>
        <w:rPr>
          <w:rFonts w:cs="Arial"/>
          <w:lang w:val="en-GB"/>
        </w:rPr>
        <w:sectPr w:rsidR="007C4697" w:rsidRPr="00702A16" w:rsidSect="004D1D7C">
          <w:headerReference w:type="default" r:id="rId14"/>
          <w:footnotePr>
            <w:pos w:val="sectEnd"/>
          </w:footnotePr>
          <w:endnotePr>
            <w:numFmt w:val="decimal"/>
            <w:numStart w:val="0"/>
          </w:endnotePr>
          <w:pgSz w:w="12240" w:h="15840"/>
          <w:pgMar w:top="567" w:right="1797" w:bottom="1440" w:left="1797" w:header="720" w:footer="720" w:gutter="0"/>
          <w:cols w:space="720"/>
        </w:sectPr>
      </w:pPr>
      <w:r w:rsidRPr="00702A16">
        <w:rPr>
          <w:rFonts w:cs="Arial"/>
          <w:lang w:val="en-GB"/>
        </w:rPr>
        <w:t>N</w:t>
      </w:r>
      <w:r w:rsidR="00713AB6" w:rsidRPr="00702A16">
        <w:rPr>
          <w:rFonts w:cs="Arial"/>
          <w:lang w:val="en-GB"/>
        </w:rPr>
        <w:t>a</w:t>
      </w:r>
      <w:r w:rsidRPr="00702A16">
        <w:rPr>
          <w:rFonts w:cs="Arial"/>
          <w:lang w:val="en-GB"/>
        </w:rPr>
        <w:t xml:space="preserve">me: </w:t>
      </w: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Nome_Candidato \h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</w:r>
      <w:r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Name</w:t>
      </w:r>
      <w:r w:rsidRPr="00702A16">
        <w:rPr>
          <w:rFonts w:cs="Arial"/>
          <w:lang w:val="en-GB"/>
        </w:rPr>
        <w:fldChar w:fldCharType="end"/>
      </w:r>
    </w:p>
    <w:p w14:paraId="0D1DA4B6" w14:textId="77777777" w:rsidR="00C37BD7" w:rsidRDefault="00C37BD7" w:rsidP="00F62850">
      <w:pPr>
        <w:rPr>
          <w:rFonts w:cs="Arial"/>
          <w:lang w:val="en-GB"/>
        </w:rPr>
      </w:pPr>
    </w:p>
    <w:p w14:paraId="4544A0C6" w14:textId="77777777" w:rsidR="00F62850" w:rsidRPr="00702A16" w:rsidRDefault="00F62850" w:rsidP="00F62850">
      <w:pPr>
        <w:rPr>
          <w:rFonts w:cs="Arial"/>
          <w:lang w:val="en-GB"/>
        </w:rPr>
      </w:pPr>
    </w:p>
    <w:p w14:paraId="74D8B0C8" w14:textId="77777777" w:rsidR="00C37BD7" w:rsidRDefault="00C37BD7" w:rsidP="00C37BD7">
      <w:pPr>
        <w:rPr>
          <w:rFonts w:cs="Arial"/>
          <w:b/>
          <w:lang w:val="en-GB"/>
        </w:rPr>
      </w:pPr>
    </w:p>
    <w:p w14:paraId="3802D53A" w14:textId="77777777" w:rsidR="00F62850" w:rsidRDefault="00F62850" w:rsidP="00C37BD7">
      <w:pPr>
        <w:rPr>
          <w:rFonts w:cs="Arial"/>
          <w:b/>
          <w:lang w:val="en-GB"/>
        </w:rPr>
      </w:pPr>
    </w:p>
    <w:p w14:paraId="5FBAF38D" w14:textId="77777777" w:rsidR="00F62850" w:rsidRPr="00702A16" w:rsidRDefault="00F62850" w:rsidP="00C37BD7">
      <w:pPr>
        <w:rPr>
          <w:rFonts w:cs="Arial"/>
          <w:b/>
          <w:lang w:val="en-GB"/>
        </w:rPr>
      </w:pPr>
    </w:p>
    <w:p w14:paraId="221E4E21" w14:textId="77777777" w:rsidR="00B54E8D" w:rsidRPr="00702A16" w:rsidRDefault="00B54E8D" w:rsidP="00C37BD7">
      <w:pPr>
        <w:jc w:val="both"/>
        <w:rPr>
          <w:rFonts w:cs="Arial"/>
          <w:lang w:val="en-GB"/>
        </w:rPr>
      </w:pPr>
    </w:p>
    <w:p w14:paraId="7FA7FCA9" w14:textId="77777777" w:rsidR="00B972A5" w:rsidRPr="00702A16" w:rsidRDefault="00713AB6" w:rsidP="00AD7330">
      <w:pPr>
        <w:ind w:firstLine="5387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>Dear Sir</w:t>
      </w:r>
    </w:p>
    <w:p w14:paraId="6A94D3D5" w14:textId="77777777" w:rsidR="00713AB6" w:rsidRPr="00560E2B" w:rsidRDefault="00D87F1F" w:rsidP="00AD7330">
      <w:pPr>
        <w:ind w:firstLine="5387"/>
        <w:jc w:val="both"/>
        <w:rPr>
          <w:rFonts w:cs="Arial"/>
          <w:lang w:val="en-US"/>
        </w:rPr>
      </w:pPr>
      <w:r w:rsidRPr="00560E2B">
        <w:rPr>
          <w:rFonts w:cs="Arial"/>
          <w:lang w:val="en-US"/>
        </w:rPr>
        <w:t>President</w:t>
      </w:r>
      <w:r w:rsidR="00713AB6" w:rsidRPr="00560E2B">
        <w:rPr>
          <w:rFonts w:cs="Arial"/>
          <w:lang w:val="en-US"/>
        </w:rPr>
        <w:t xml:space="preserve"> of the Scientific Council</w:t>
      </w:r>
    </w:p>
    <w:p w14:paraId="6A8F76B5" w14:textId="77777777" w:rsidR="00B972A5" w:rsidRPr="003D5321" w:rsidRDefault="00BC2046" w:rsidP="00AD7330">
      <w:pPr>
        <w:ind w:firstLine="5387"/>
        <w:jc w:val="both"/>
        <w:rPr>
          <w:rFonts w:cs="Arial"/>
        </w:rPr>
      </w:pPr>
      <w:r w:rsidRPr="003D5321">
        <w:rPr>
          <w:rFonts w:cs="Arial"/>
        </w:rPr>
        <w:t>Escola de Engenharia</w:t>
      </w:r>
    </w:p>
    <w:p w14:paraId="1CC9DFEA" w14:textId="77777777" w:rsidR="00C37BD7" w:rsidRPr="003D5321" w:rsidRDefault="00C37BD7" w:rsidP="00AD7330">
      <w:pPr>
        <w:ind w:firstLine="5387"/>
        <w:jc w:val="both"/>
        <w:rPr>
          <w:rFonts w:cs="Arial"/>
        </w:rPr>
      </w:pPr>
      <w:r w:rsidRPr="003D5321">
        <w:rPr>
          <w:rFonts w:cs="Arial"/>
        </w:rPr>
        <w:t>Universidade do Minho</w:t>
      </w:r>
    </w:p>
    <w:p w14:paraId="079FC58A" w14:textId="77777777" w:rsidR="00BC2046" w:rsidRPr="00702A16" w:rsidRDefault="00BC2046" w:rsidP="00AD7330">
      <w:pPr>
        <w:ind w:firstLine="5387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>Campus de Azurém</w:t>
      </w:r>
    </w:p>
    <w:p w14:paraId="1769F516" w14:textId="77777777" w:rsidR="00BC2046" w:rsidRPr="00702A16" w:rsidRDefault="00BC2046" w:rsidP="00AD7330">
      <w:pPr>
        <w:ind w:firstLine="5387"/>
        <w:jc w:val="both"/>
        <w:rPr>
          <w:rFonts w:cs="Arial"/>
          <w:b/>
          <w:lang w:val="en-GB"/>
        </w:rPr>
      </w:pPr>
      <w:r w:rsidRPr="00702A16">
        <w:rPr>
          <w:rFonts w:cs="Arial"/>
          <w:lang w:val="en-GB"/>
        </w:rPr>
        <w:t>4800-058 Guimarães</w:t>
      </w:r>
    </w:p>
    <w:p w14:paraId="56EBF813" w14:textId="77777777" w:rsidR="00C37BD7" w:rsidRPr="00702A16" w:rsidRDefault="00C37BD7" w:rsidP="00C37BD7">
      <w:pPr>
        <w:jc w:val="both"/>
        <w:rPr>
          <w:rFonts w:cs="Arial"/>
          <w:lang w:val="en-GB"/>
        </w:rPr>
      </w:pPr>
    </w:p>
    <w:p w14:paraId="3598DBC0" w14:textId="77777777" w:rsidR="00C37BD7" w:rsidRPr="00702A16" w:rsidRDefault="00C37BD7" w:rsidP="00C37BD7">
      <w:pPr>
        <w:jc w:val="both"/>
        <w:rPr>
          <w:rFonts w:cs="Arial"/>
          <w:lang w:val="en-GB"/>
        </w:rPr>
      </w:pPr>
    </w:p>
    <w:p w14:paraId="44332F57" w14:textId="77777777" w:rsidR="00B54E8D" w:rsidRPr="00702A16" w:rsidRDefault="00B54E8D" w:rsidP="00C37BD7">
      <w:pPr>
        <w:jc w:val="both"/>
        <w:rPr>
          <w:rFonts w:cs="Arial"/>
          <w:lang w:val="en-GB"/>
        </w:rPr>
      </w:pPr>
    </w:p>
    <w:p w14:paraId="7AABE73B" w14:textId="77777777" w:rsidR="00C37BD7" w:rsidRPr="00702A16" w:rsidRDefault="00C37BD7" w:rsidP="00C37BD7">
      <w:pPr>
        <w:jc w:val="both"/>
        <w:rPr>
          <w:rFonts w:cs="Arial"/>
          <w:lang w:val="en-GB"/>
        </w:rPr>
      </w:pPr>
    </w:p>
    <w:p w14:paraId="2FD2BF57" w14:textId="77777777" w:rsidR="009C1B4B" w:rsidRPr="00702A16" w:rsidRDefault="000A57E9" w:rsidP="0058215C">
      <w:pPr>
        <w:spacing w:after="120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 Nome_Candidato  \* MERGEFORMAT </w:instrText>
      </w:r>
      <w:r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Name</w:t>
      </w:r>
      <w:r w:rsidRPr="00702A16">
        <w:rPr>
          <w:rFonts w:cs="Arial"/>
          <w:lang w:val="en-GB"/>
        </w:rPr>
        <w:fldChar w:fldCharType="end"/>
      </w:r>
      <w:r w:rsidR="00C37BD7" w:rsidRPr="00702A16">
        <w:rPr>
          <w:rFonts w:cs="Arial"/>
          <w:lang w:val="en-GB"/>
        </w:rPr>
        <w:t>,</w:t>
      </w:r>
      <w:r w:rsidR="00165342" w:rsidRPr="00702A16">
        <w:rPr>
          <w:rFonts w:cs="Arial"/>
          <w:b/>
          <w:lang w:val="en-GB"/>
        </w:rPr>
        <w:t xml:space="preserve"> </w:t>
      </w:r>
      <w:r w:rsidR="00713AB6" w:rsidRPr="00702A16">
        <w:rPr>
          <w:rFonts w:cs="Arial"/>
          <w:lang w:val="en-GB"/>
        </w:rPr>
        <w:t>holder of the</w:t>
      </w:r>
      <w:r w:rsidR="00713AB6" w:rsidRPr="00702A16">
        <w:rPr>
          <w:rFonts w:cs="Arial"/>
          <w:b/>
          <w:lang w:val="en-GB"/>
        </w:rPr>
        <w:t xml:space="preserve"> </w:t>
      </w:r>
      <w:r w:rsidR="00713AB6" w:rsidRPr="00702A16">
        <w:rPr>
          <w:rFonts w:cs="Arial"/>
          <w:lang w:val="en-GB"/>
        </w:rPr>
        <w:t>Identity Card/Pa</w:t>
      </w:r>
      <w:r w:rsidR="00AD7330" w:rsidRPr="00702A16">
        <w:rPr>
          <w:rFonts w:cs="Arial"/>
          <w:lang w:val="en-GB"/>
        </w:rPr>
        <w:t>s</w:t>
      </w:r>
      <w:r w:rsidR="00713AB6" w:rsidRPr="00702A16">
        <w:rPr>
          <w:rFonts w:cs="Arial"/>
          <w:lang w:val="en-GB"/>
        </w:rPr>
        <w:t xml:space="preserve">sport </w:t>
      </w:r>
      <w:r w:rsidR="00A3515E" w:rsidRPr="00702A16">
        <w:rPr>
          <w:rFonts w:cs="Arial"/>
          <w:lang w:val="en-GB"/>
        </w:rPr>
        <w:fldChar w:fldCharType="begin"/>
      </w:r>
      <w:r w:rsidR="00A3515E" w:rsidRPr="00702A16">
        <w:rPr>
          <w:rFonts w:cs="Arial"/>
          <w:lang w:val="en-GB"/>
        </w:rPr>
        <w:instrText xml:space="preserve"> REF BI </w:instrText>
      </w:r>
      <w:r w:rsidRPr="00702A16">
        <w:rPr>
          <w:rFonts w:cs="Arial"/>
          <w:lang w:val="en-GB"/>
        </w:rPr>
        <w:instrText xml:space="preserve"> \* MERGEFORMAT </w:instrText>
      </w:r>
      <w:r w:rsidR="00A3515E"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lang w:val="en-GB"/>
        </w:rPr>
        <w:t>Number (identity card, passport)</w:t>
      </w:r>
      <w:r w:rsidR="00A3515E" w:rsidRPr="00702A16">
        <w:rPr>
          <w:rFonts w:cs="Arial"/>
          <w:lang w:val="en-GB"/>
        </w:rPr>
        <w:fldChar w:fldCharType="end"/>
      </w:r>
      <w:r w:rsidR="00C37BD7" w:rsidRPr="00702A16">
        <w:rPr>
          <w:rFonts w:cs="Arial"/>
          <w:lang w:val="en-GB"/>
        </w:rPr>
        <w:t>,</w:t>
      </w:r>
      <w:r w:rsidR="004E0D56" w:rsidRPr="00702A16">
        <w:rPr>
          <w:rFonts w:cs="Arial"/>
          <w:lang w:val="en-GB"/>
        </w:rPr>
        <w:t xml:space="preserve"> </w:t>
      </w:r>
      <w:r w:rsidR="00713AB6" w:rsidRPr="00702A16">
        <w:rPr>
          <w:rFonts w:cs="Arial"/>
          <w:lang w:val="en-GB"/>
        </w:rPr>
        <w:t>valid until</w:t>
      </w:r>
      <w:r w:rsidR="00C37BD7" w:rsidRPr="00702A16">
        <w:rPr>
          <w:rFonts w:cs="Arial"/>
          <w:lang w:val="en-GB"/>
        </w:rPr>
        <w:t xml:space="preserve"> </w:t>
      </w:r>
      <w:r w:rsidR="00DD5164" w:rsidRPr="00702A16">
        <w:rPr>
          <w:rFonts w:cs="Arial"/>
          <w:lang w:val="en-GB"/>
        </w:rPr>
        <w:fldChar w:fldCharType="begin"/>
      </w:r>
      <w:r w:rsidR="00DD5164" w:rsidRPr="00702A16">
        <w:rPr>
          <w:rFonts w:cs="Arial"/>
          <w:lang w:val="en-GB"/>
        </w:rPr>
        <w:instrText xml:space="preserve"> REF  ValidadeBI  \* MERGEFORMAT </w:instrText>
      </w:r>
      <w:r w:rsidR="00DD5164"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lang w:val="en-GB"/>
        </w:rPr>
        <w:t>Day/Month/Year</w:t>
      </w:r>
      <w:r w:rsidR="00DD5164" w:rsidRPr="00702A16">
        <w:rPr>
          <w:rFonts w:cs="Arial"/>
          <w:lang w:val="en-GB"/>
        </w:rPr>
        <w:fldChar w:fldCharType="end"/>
      </w:r>
      <w:r w:rsidR="00C37BD7" w:rsidRPr="00702A16">
        <w:rPr>
          <w:rFonts w:cs="Arial"/>
          <w:lang w:val="en-GB"/>
        </w:rPr>
        <w:t xml:space="preserve">, </w:t>
      </w:r>
      <w:r w:rsidR="00713AB6" w:rsidRPr="00702A16">
        <w:rPr>
          <w:rFonts w:cs="Arial"/>
          <w:lang w:val="en-GB"/>
        </w:rPr>
        <w:t>born in</w:t>
      </w:r>
      <w:r w:rsidR="00C37BD7" w:rsidRPr="00702A16">
        <w:rPr>
          <w:rFonts w:cs="Arial"/>
          <w:lang w:val="en-GB"/>
        </w:rPr>
        <w:t xml:space="preserve"> </w:t>
      </w:r>
      <w:r w:rsidR="00A3515E" w:rsidRPr="00702A16">
        <w:rPr>
          <w:rFonts w:cs="Arial"/>
          <w:lang w:val="en-GB"/>
        </w:rPr>
        <w:fldChar w:fldCharType="begin"/>
      </w:r>
      <w:r w:rsidR="00A3515E" w:rsidRPr="00702A16">
        <w:rPr>
          <w:rFonts w:cs="Arial"/>
          <w:lang w:val="en-GB"/>
        </w:rPr>
        <w:instrText xml:space="preserve"> REF Natural </w:instrText>
      </w:r>
      <w:r w:rsidRPr="00702A16">
        <w:rPr>
          <w:rFonts w:cs="Arial"/>
          <w:lang w:val="en-GB"/>
        </w:rPr>
        <w:instrText xml:space="preserve"> \* MERGEFORMAT </w:instrText>
      </w:r>
      <w:r w:rsidR="00A3515E"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lang w:val="en-GB"/>
        </w:rPr>
        <w:t>City of Birth</w:t>
      </w:r>
      <w:r w:rsidR="00A3515E" w:rsidRPr="00702A16">
        <w:rPr>
          <w:rFonts w:cs="Arial"/>
          <w:lang w:val="en-GB"/>
        </w:rPr>
        <w:fldChar w:fldCharType="end"/>
      </w:r>
      <w:r w:rsidR="00C37BD7" w:rsidRPr="00702A16">
        <w:rPr>
          <w:rFonts w:cs="Arial"/>
          <w:lang w:val="en-GB"/>
        </w:rPr>
        <w:t xml:space="preserve">, </w:t>
      </w:r>
      <w:r w:rsidR="00713AB6" w:rsidRPr="00702A16">
        <w:rPr>
          <w:rFonts w:cs="Arial"/>
          <w:lang w:val="en-GB"/>
        </w:rPr>
        <w:t xml:space="preserve">current </w:t>
      </w:r>
      <w:r w:rsidR="00367A0F">
        <w:rPr>
          <w:rFonts w:cs="Arial"/>
          <w:lang w:val="en-GB"/>
        </w:rPr>
        <w:t>living at</w:t>
      </w:r>
      <w:r w:rsidR="00C37BD7" w:rsidRPr="00702A16">
        <w:rPr>
          <w:rFonts w:cs="Arial"/>
          <w:lang w:val="en-GB"/>
        </w:rPr>
        <w:t xml:space="preserve"> </w:t>
      </w:r>
      <w:r w:rsidR="00A3515E" w:rsidRPr="00702A16">
        <w:rPr>
          <w:rFonts w:cs="Arial"/>
          <w:lang w:val="en-GB"/>
        </w:rPr>
        <w:fldChar w:fldCharType="begin"/>
      </w:r>
      <w:r w:rsidR="00A3515E" w:rsidRPr="00702A16">
        <w:rPr>
          <w:rFonts w:cs="Arial"/>
          <w:lang w:val="en-GB"/>
        </w:rPr>
        <w:instrText xml:space="preserve"> REF Morada </w:instrText>
      </w:r>
      <w:r w:rsidRPr="00702A16">
        <w:rPr>
          <w:rFonts w:cs="Arial"/>
          <w:lang w:val="en-GB"/>
        </w:rPr>
        <w:instrText xml:space="preserve"> \* MERGEFORMAT </w:instrText>
      </w:r>
      <w:r w:rsidR="00A3515E"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lang w:val="en-GB"/>
        </w:rPr>
        <w:t>Address</w:t>
      </w:r>
      <w:r w:rsidR="00A3515E" w:rsidRPr="00702A16">
        <w:rPr>
          <w:rFonts w:cs="Arial"/>
          <w:lang w:val="en-GB"/>
        </w:rPr>
        <w:fldChar w:fldCharType="end"/>
      </w:r>
      <w:r w:rsidR="00C37BD7" w:rsidRPr="00702A16">
        <w:rPr>
          <w:rFonts w:cs="Arial"/>
          <w:lang w:val="en-GB"/>
        </w:rPr>
        <w:t xml:space="preserve">, </w:t>
      </w:r>
      <w:r w:rsidR="00A3515E" w:rsidRPr="00702A16">
        <w:rPr>
          <w:rFonts w:cs="Arial"/>
          <w:lang w:val="en-GB"/>
        </w:rPr>
        <w:fldChar w:fldCharType="begin"/>
      </w:r>
      <w:r w:rsidR="00A3515E" w:rsidRPr="00702A16">
        <w:rPr>
          <w:rFonts w:cs="Arial"/>
          <w:lang w:val="en-GB"/>
        </w:rPr>
        <w:instrText xml:space="preserve"> REF Localidade </w:instrText>
      </w:r>
      <w:r w:rsidRPr="00702A16">
        <w:rPr>
          <w:rFonts w:cs="Arial"/>
          <w:lang w:val="en-GB"/>
        </w:rPr>
        <w:instrText xml:space="preserve"> \* MERGEFORMAT </w:instrText>
      </w:r>
      <w:r w:rsidR="00A3515E"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lang w:val="en-GB"/>
        </w:rPr>
        <w:t>City</w:t>
      </w:r>
      <w:r w:rsidR="00A3515E" w:rsidRPr="00702A16">
        <w:rPr>
          <w:rFonts w:cs="Arial"/>
          <w:lang w:val="en-GB"/>
        </w:rPr>
        <w:fldChar w:fldCharType="end"/>
      </w:r>
      <w:r w:rsidR="00C37BD7" w:rsidRPr="00702A16">
        <w:rPr>
          <w:rFonts w:cs="Arial"/>
          <w:lang w:val="en-GB"/>
        </w:rPr>
        <w:t xml:space="preserve">, </w:t>
      </w:r>
      <w:r w:rsidR="00A3515E" w:rsidRPr="00702A16">
        <w:rPr>
          <w:rFonts w:cs="Arial"/>
          <w:lang w:val="en-GB"/>
        </w:rPr>
        <w:fldChar w:fldCharType="begin"/>
      </w:r>
      <w:r w:rsidR="00A3515E" w:rsidRPr="00702A16">
        <w:rPr>
          <w:rFonts w:cs="Arial"/>
          <w:lang w:val="en-GB"/>
        </w:rPr>
        <w:instrText xml:space="preserve"> REF CP </w:instrText>
      </w:r>
      <w:r w:rsidRPr="00702A16">
        <w:rPr>
          <w:rFonts w:cs="Arial"/>
          <w:lang w:val="en-GB"/>
        </w:rPr>
        <w:instrText xml:space="preserve"> \* MERGEFORMAT </w:instrText>
      </w:r>
      <w:r w:rsidR="00A3515E"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lang w:val="en-GB"/>
        </w:rPr>
        <w:t>Post Code</w:t>
      </w:r>
      <w:r w:rsidR="00A3515E" w:rsidRPr="00702A16">
        <w:rPr>
          <w:rFonts w:cs="Arial"/>
          <w:lang w:val="en-GB"/>
        </w:rPr>
        <w:fldChar w:fldCharType="end"/>
      </w:r>
      <w:r w:rsidR="00C37BD7" w:rsidRPr="00702A16">
        <w:rPr>
          <w:rFonts w:cs="Arial"/>
          <w:lang w:val="en-GB"/>
        </w:rPr>
        <w:t xml:space="preserve">, </w:t>
      </w:r>
      <w:r w:rsidR="00713AB6" w:rsidRPr="00702A16">
        <w:rPr>
          <w:rFonts w:cs="Arial"/>
          <w:lang w:val="en-GB"/>
        </w:rPr>
        <w:t xml:space="preserve">hereby requests his/her admission to Thesis/Doctoral Programme in </w:t>
      </w:r>
      <w:r w:rsidR="00B46FA2" w:rsidRPr="00702A16">
        <w:rPr>
          <w:rFonts w:cs="Arial"/>
          <w:lang w:val="en-GB"/>
        </w:rPr>
        <w:fldChar w:fldCharType="begin"/>
      </w:r>
      <w:r w:rsidR="00B46FA2" w:rsidRPr="00702A16">
        <w:rPr>
          <w:rFonts w:cs="Arial"/>
          <w:lang w:val="en-GB"/>
        </w:rPr>
        <w:instrText xml:space="preserve"> REF Ramos  \* MERGEFORMAT </w:instrText>
      </w:r>
      <w:r w:rsidR="00B46FA2" w:rsidRPr="00702A16">
        <w:rPr>
          <w:rFonts w:cs="Arial"/>
          <w:lang w:val="en-GB"/>
        </w:rPr>
        <w:fldChar w:fldCharType="separate"/>
      </w:r>
      <w:r w:rsidR="00AA126B" w:rsidRPr="00AA126B">
        <w:rPr>
          <w:rFonts w:cs="Arial"/>
          <w:lang w:val="en-GB"/>
        </w:rPr>
        <w:t>Advanced</w:t>
      </w:r>
      <w:r w:rsidR="00AA126B" w:rsidRPr="00AA126B">
        <w:rPr>
          <w:lang w:val="en-GB"/>
        </w:rPr>
        <w:t xml:space="preserve"> Engineering Systems for Industry</w:t>
      </w:r>
      <w:r w:rsidR="00B46FA2" w:rsidRPr="00702A16">
        <w:rPr>
          <w:rFonts w:cs="Arial"/>
          <w:lang w:val="en-GB"/>
        </w:rPr>
        <w:fldChar w:fldCharType="end"/>
      </w:r>
      <w:r w:rsidR="00B46FA2" w:rsidRPr="00702A16">
        <w:rPr>
          <w:rFonts w:cs="Arial"/>
          <w:lang w:val="en-GB"/>
        </w:rPr>
        <w:t xml:space="preserve">, </w:t>
      </w:r>
      <w:r w:rsidR="00713AB6" w:rsidRPr="00702A16">
        <w:rPr>
          <w:rFonts w:cs="Arial"/>
          <w:lang w:val="en-GB"/>
        </w:rPr>
        <w:t>under the theme</w:t>
      </w:r>
      <w:r w:rsidR="00C37BD7" w:rsidRPr="00702A16">
        <w:rPr>
          <w:rFonts w:cs="Arial"/>
          <w:lang w:val="en-GB"/>
        </w:rPr>
        <w:t xml:space="preserve"> </w:t>
      </w:r>
      <w:r w:rsidR="00A3515E" w:rsidRPr="00702A16">
        <w:rPr>
          <w:rFonts w:cs="Arial"/>
          <w:b/>
          <w:i/>
          <w:lang w:val="en-GB"/>
        </w:rPr>
        <w:fldChar w:fldCharType="begin"/>
      </w:r>
      <w:r w:rsidR="00A3515E" w:rsidRPr="00702A16">
        <w:rPr>
          <w:rFonts w:cs="Arial"/>
          <w:lang w:val="en-GB"/>
        </w:rPr>
        <w:instrText xml:space="preserve"> REF Tema </w:instrText>
      </w:r>
      <w:r w:rsidRPr="00702A16">
        <w:rPr>
          <w:rFonts w:cs="Arial"/>
          <w:lang w:val="en-GB"/>
        </w:rPr>
        <w:instrText xml:space="preserve"> \* MERGEFORMAT </w:instrText>
      </w:r>
      <w:r w:rsidR="00A3515E" w:rsidRPr="00702A16">
        <w:rPr>
          <w:rFonts w:cs="Arial"/>
          <w:b/>
          <w:i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Title of thesis</w:t>
      </w:r>
      <w:r w:rsidR="00A3515E" w:rsidRPr="00702A16">
        <w:rPr>
          <w:rFonts w:cs="Arial"/>
          <w:b/>
          <w:i/>
          <w:lang w:val="en-GB"/>
        </w:rPr>
        <w:fldChar w:fldCharType="end"/>
      </w:r>
      <w:r w:rsidR="00C37BD7" w:rsidRPr="00702A16">
        <w:rPr>
          <w:rFonts w:cs="Arial"/>
          <w:lang w:val="en-GB"/>
        </w:rPr>
        <w:t xml:space="preserve">. </w:t>
      </w:r>
    </w:p>
    <w:p w14:paraId="43033EA7" w14:textId="77777777" w:rsidR="00C37BD7" w:rsidRPr="00702A16" w:rsidRDefault="00713AB6" w:rsidP="00D87F1F">
      <w:pPr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 xml:space="preserve">The thesis project will be developed at the </w:t>
      </w:r>
      <w:r w:rsidR="004E155B" w:rsidRPr="00702A16">
        <w:rPr>
          <w:rFonts w:cs="Arial"/>
          <w:lang w:val="en-GB"/>
        </w:rPr>
        <w:t>Research Centre</w:t>
      </w:r>
      <w:r w:rsidRPr="00702A16">
        <w:rPr>
          <w:rFonts w:cs="Arial"/>
          <w:color w:val="FFC000"/>
          <w:lang w:val="en-GB"/>
        </w:rPr>
        <w:t xml:space="preserve"> </w:t>
      </w:r>
      <w:r w:rsidR="004E155B" w:rsidRPr="00702A16">
        <w:rPr>
          <w:rFonts w:cs="Arial"/>
          <w:lang w:val="en-GB"/>
        </w:rPr>
        <w:fldChar w:fldCharType="begin"/>
      </w:r>
      <w:r w:rsidR="004E155B" w:rsidRPr="00702A16">
        <w:rPr>
          <w:rFonts w:cs="Arial"/>
          <w:lang w:val="en-GB"/>
        </w:rPr>
        <w:instrText xml:space="preserve"> REF  CentroInvestigacao  \* MERGEFORMAT </w:instrText>
      </w:r>
      <w:r w:rsidR="004E155B" w:rsidRPr="00702A16">
        <w:rPr>
          <w:rFonts w:cs="Arial"/>
          <w:lang w:val="en-GB"/>
        </w:rPr>
        <w:fldChar w:fldCharType="separate"/>
      </w:r>
      <w:r w:rsidR="00AA126B" w:rsidRPr="00AA126B">
        <w:rPr>
          <w:lang w:val="en-GB"/>
        </w:rPr>
        <w:t>ALGORITMI Research Centre</w:t>
      </w:r>
      <w:r w:rsidR="004E155B" w:rsidRPr="00702A16">
        <w:rPr>
          <w:rFonts w:cs="Arial"/>
          <w:lang w:val="en-GB"/>
        </w:rPr>
        <w:fldChar w:fldCharType="end"/>
      </w:r>
      <w:r w:rsidR="00C37BD7" w:rsidRPr="00702A16">
        <w:rPr>
          <w:rFonts w:cs="Arial"/>
          <w:lang w:val="en-GB"/>
        </w:rPr>
        <w:t xml:space="preserve"> </w:t>
      </w:r>
      <w:r w:rsidRPr="00702A16">
        <w:rPr>
          <w:rFonts w:cs="Arial"/>
          <w:lang w:val="en-GB"/>
        </w:rPr>
        <w:t>of the University of Minho, under the supervision of</w:t>
      </w:r>
      <w:r w:rsidR="00C37BD7" w:rsidRPr="00702A16">
        <w:rPr>
          <w:rFonts w:cs="Arial"/>
          <w:lang w:val="en-GB"/>
        </w:rPr>
        <w:t>:</w:t>
      </w:r>
    </w:p>
    <w:p w14:paraId="6E876289" w14:textId="77777777" w:rsidR="000A26B5" w:rsidRPr="00702A16" w:rsidRDefault="000A26B5" w:rsidP="00D87F1F">
      <w:pPr>
        <w:jc w:val="both"/>
        <w:rPr>
          <w:rFonts w:cs="Arial"/>
          <w:lang w:val="en-GB"/>
        </w:rPr>
      </w:pPr>
    </w:p>
    <w:p w14:paraId="5ADC01C0" w14:textId="77777777" w:rsidR="0063397B" w:rsidRPr="00702A16" w:rsidRDefault="0063397B" w:rsidP="00D87F1F">
      <w:pPr>
        <w:jc w:val="both"/>
        <w:rPr>
          <w:rFonts w:cs="Arial"/>
          <w:lang w:val="en-GB"/>
        </w:rPr>
      </w:pPr>
    </w:p>
    <w:tbl>
      <w:tblPr>
        <w:tblW w:w="0" w:type="auto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1559"/>
        <w:gridCol w:w="1985"/>
        <w:gridCol w:w="1984"/>
      </w:tblGrid>
      <w:tr w:rsidR="0063397B" w:rsidRPr="00702A16" w14:paraId="04D52A0E" w14:textId="77777777">
        <w:tc>
          <w:tcPr>
            <w:tcW w:w="1526" w:type="dxa"/>
            <w:tcBorders>
              <w:bottom w:val="single" w:sz="4" w:space="0" w:color="auto"/>
            </w:tcBorders>
          </w:tcPr>
          <w:p w14:paraId="453C16D0" w14:textId="77777777" w:rsidR="0063397B" w:rsidRPr="00702A16" w:rsidRDefault="00713AB6" w:rsidP="00C34EEF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Name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441144" w14:textId="77777777" w:rsidR="0063397B" w:rsidRPr="00702A16" w:rsidRDefault="00713AB6" w:rsidP="00C34EEF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Category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57202B" w14:textId="77777777" w:rsidR="0063397B" w:rsidRPr="00702A16" w:rsidRDefault="00713AB6" w:rsidP="00C34EEF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Department</w:t>
            </w:r>
            <w:r w:rsidR="0058215C">
              <w:rPr>
                <w:rFonts w:cs="Arial"/>
                <w:i/>
                <w:lang w:val="en-GB"/>
              </w:rPr>
              <w:t>/ I&amp;D Centre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479C984" w14:textId="77777777" w:rsidR="0063397B" w:rsidRPr="00702A16" w:rsidRDefault="00713AB6" w:rsidP="00C34EEF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School/Faculty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F34BA1F" w14:textId="77777777" w:rsidR="0063397B" w:rsidRPr="00702A16" w:rsidRDefault="00713AB6" w:rsidP="00C34EEF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University</w:t>
            </w:r>
          </w:p>
        </w:tc>
      </w:tr>
      <w:tr w:rsidR="0063397B" w:rsidRPr="00702A16" w14:paraId="1640B560" w14:textId="77777777">
        <w:tc>
          <w:tcPr>
            <w:tcW w:w="1526" w:type="dxa"/>
            <w:tcBorders>
              <w:top w:val="single" w:sz="4" w:space="0" w:color="auto"/>
            </w:tcBorders>
          </w:tcPr>
          <w:p w14:paraId="00BB190E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b/>
                <w:i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Orientador1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Name Supervisor</w:t>
            </w:r>
            <w:r w:rsidR="00AA126B">
              <w:rPr>
                <w:rFonts w:cs="Arial"/>
                <w:noProof/>
                <w:lang w:val="en-GB"/>
              </w:rPr>
              <w:t xml:space="preserve"> 1</w:t>
            </w:r>
            <w:r w:rsidRPr="00702A16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BCE9E1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CategOrient1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AA126B">
              <w:rPr>
                <w:rFonts w:cs="Arial"/>
                <w:lang w:val="en-GB"/>
              </w:rPr>
              <w:t>Full Professor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6534A0" w14:textId="77777777" w:rsidR="0063397B" w:rsidRPr="00F62850" w:rsidRDefault="006673E6" w:rsidP="00C34EEF">
            <w:pPr>
              <w:jc w:val="both"/>
              <w:rPr>
                <w:rFonts w:cs="Arial"/>
                <w:lang w:val="en-GB"/>
              </w:rPr>
            </w:pPr>
            <w:r w:rsidRPr="00F62850">
              <w:rPr>
                <w:rFonts w:cs="Arial"/>
                <w:lang w:val="en-GB"/>
              </w:rPr>
              <w:fldChar w:fldCharType="begin"/>
            </w:r>
            <w:r w:rsidRPr="00F62850">
              <w:rPr>
                <w:rFonts w:cs="Arial"/>
                <w:lang w:val="en-GB"/>
              </w:rPr>
              <w:instrText xml:space="preserve"> REF  DepOrient1  \* MERGEFORMAT </w:instrText>
            </w:r>
            <w:r w:rsidRPr="00F62850">
              <w:rPr>
                <w:rFonts w:cs="Arial"/>
                <w:lang w:val="en-GB"/>
              </w:rPr>
              <w:fldChar w:fldCharType="separate"/>
            </w:r>
            <w:r w:rsidR="00AA126B" w:rsidRPr="00AA126B">
              <w:rPr>
                <w:lang w:val="en-GB"/>
              </w:rPr>
              <w:t>Department of Biological Engineering</w:t>
            </w:r>
            <w:r w:rsidRPr="00F62850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BA0EC4E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EscolaOrient1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School of Engineering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796261B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UnivOrient1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702A16">
              <w:rPr>
                <w:rFonts w:cs="Arial"/>
                <w:lang w:val="en-GB"/>
              </w:rPr>
              <w:t>University of Minho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</w:tr>
      <w:tr w:rsidR="0063397B" w:rsidRPr="00702A16" w14:paraId="163C76C1" w14:textId="77777777">
        <w:tc>
          <w:tcPr>
            <w:tcW w:w="1526" w:type="dxa"/>
          </w:tcPr>
          <w:p w14:paraId="4B7AD600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b/>
                <w:i/>
                <w:lang w:val="en-GB"/>
              </w:rPr>
              <w:fldChar w:fldCharType="begin"/>
            </w:r>
            <w:r w:rsidRPr="00702A16">
              <w:rPr>
                <w:rFonts w:cs="Arial"/>
                <w:b/>
                <w:i/>
                <w:lang w:val="en-GB"/>
              </w:rPr>
              <w:instrText xml:space="preserve"> REF  Orientador2 </w:instrText>
            </w:r>
            <w:r w:rsidR="00B972A5" w:rsidRPr="00702A16">
              <w:rPr>
                <w:rFonts w:cs="Arial"/>
                <w:b/>
                <w:i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Name</w:t>
            </w:r>
            <w:r w:rsidR="00AA126B">
              <w:rPr>
                <w:rFonts w:cs="Arial"/>
                <w:noProof/>
                <w:lang w:val="en-GB"/>
              </w:rPr>
              <w:t xml:space="preserve"> Supervisor 2</w:t>
            </w:r>
            <w:r w:rsidRPr="00702A16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  <w:tc>
          <w:tcPr>
            <w:tcW w:w="1701" w:type="dxa"/>
          </w:tcPr>
          <w:p w14:paraId="4270ABB2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CategOrient2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Associate</w:t>
            </w:r>
            <w:r w:rsidR="00AA126B">
              <w:rPr>
                <w:rFonts w:cs="Arial"/>
                <w:noProof/>
                <w:lang w:val="en-GB"/>
              </w:rPr>
              <w:t xml:space="preserve"> Professor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59" w:type="dxa"/>
          </w:tcPr>
          <w:p w14:paraId="7777A281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DepOrient2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5" w:type="dxa"/>
          </w:tcPr>
          <w:p w14:paraId="43A21CB5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EscolaOrient2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702A16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4" w:type="dxa"/>
          </w:tcPr>
          <w:p w14:paraId="3D3430AF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UnivOrient2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</w:tr>
      <w:tr w:rsidR="0063397B" w:rsidRPr="00702A16" w14:paraId="7FE1237E" w14:textId="77777777">
        <w:tc>
          <w:tcPr>
            <w:tcW w:w="1526" w:type="dxa"/>
          </w:tcPr>
          <w:p w14:paraId="28A4810A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b/>
                <w:i/>
                <w:lang w:val="en-GB"/>
              </w:rPr>
              <w:fldChar w:fldCharType="begin"/>
            </w:r>
            <w:r w:rsidRPr="00702A16">
              <w:rPr>
                <w:rFonts w:cs="Arial"/>
                <w:b/>
                <w:i/>
                <w:lang w:val="en-GB"/>
              </w:rPr>
              <w:instrText xml:space="preserve"> REF  Orientador3 </w:instrText>
            </w:r>
            <w:r w:rsidR="00B972A5" w:rsidRPr="00702A16">
              <w:rPr>
                <w:rFonts w:cs="Arial"/>
                <w:b/>
                <w:i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Name</w:t>
            </w:r>
            <w:r w:rsidR="00AA126B">
              <w:rPr>
                <w:rFonts w:cs="Arial"/>
                <w:noProof/>
                <w:lang w:val="en-GB"/>
              </w:rPr>
              <w:t xml:space="preserve"> Supervisor 3</w:t>
            </w:r>
            <w:r w:rsidRPr="00702A16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  <w:tc>
          <w:tcPr>
            <w:tcW w:w="1701" w:type="dxa"/>
          </w:tcPr>
          <w:p w14:paraId="49F71594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CategOrient3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59" w:type="dxa"/>
          </w:tcPr>
          <w:p w14:paraId="2703AA68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DepOrient3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5" w:type="dxa"/>
          </w:tcPr>
          <w:p w14:paraId="52AD10E0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EscolaOrient3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702A16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4" w:type="dxa"/>
          </w:tcPr>
          <w:p w14:paraId="546D4AF3" w14:textId="77777777" w:rsidR="0063397B" w:rsidRPr="00702A16" w:rsidRDefault="0063397B" w:rsidP="00C34EEF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UnivOrient3 </w:instrText>
            </w:r>
            <w:r w:rsidR="00B972A5" w:rsidRPr="00702A16">
              <w:rPr>
                <w:rFonts w:cs="Arial"/>
                <w:lang w:val="en-GB"/>
              </w:rPr>
              <w:instrText xml:space="preserve">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</w:tr>
    </w:tbl>
    <w:p w14:paraId="7B1B8318" w14:textId="77777777" w:rsidR="0063397B" w:rsidRPr="00702A16" w:rsidRDefault="0063397B" w:rsidP="00D87F1F">
      <w:pPr>
        <w:jc w:val="both"/>
        <w:rPr>
          <w:rFonts w:cs="Arial"/>
          <w:lang w:val="en-GB"/>
        </w:rPr>
      </w:pPr>
    </w:p>
    <w:p w14:paraId="69812654" w14:textId="77777777" w:rsidR="00A3515E" w:rsidRPr="00702A16" w:rsidRDefault="00A3515E" w:rsidP="00A3515E">
      <w:pPr>
        <w:jc w:val="both"/>
        <w:rPr>
          <w:rFonts w:cs="Arial"/>
          <w:lang w:val="en-GB"/>
        </w:rPr>
      </w:pPr>
    </w:p>
    <w:p w14:paraId="1AA8530A" w14:textId="77777777" w:rsidR="00A3515E" w:rsidRPr="00702A16" w:rsidRDefault="00A3515E" w:rsidP="00D87F1F">
      <w:pPr>
        <w:ind w:left="1008"/>
        <w:jc w:val="both"/>
        <w:rPr>
          <w:rFonts w:cs="Arial"/>
          <w:lang w:val="en-GB"/>
        </w:rPr>
      </w:pPr>
    </w:p>
    <w:p w14:paraId="46865709" w14:textId="77777777" w:rsidR="00C37BD7" w:rsidRPr="00702A16" w:rsidRDefault="00713AB6" w:rsidP="0063397B">
      <w:pPr>
        <w:jc w:val="center"/>
        <w:rPr>
          <w:rFonts w:cs="Arial"/>
          <w:lang w:val="en-GB"/>
        </w:rPr>
      </w:pPr>
      <w:r w:rsidRPr="00702A16">
        <w:rPr>
          <w:rFonts w:cs="Arial"/>
          <w:lang w:val="en-GB"/>
        </w:rPr>
        <w:t>Requesting acceptance,</w:t>
      </w:r>
    </w:p>
    <w:p w14:paraId="2AC5DB26" w14:textId="77777777" w:rsidR="00C37BD7" w:rsidRPr="00702A16" w:rsidRDefault="00C37BD7" w:rsidP="0063397B">
      <w:pPr>
        <w:jc w:val="center"/>
        <w:rPr>
          <w:rFonts w:cs="Arial"/>
          <w:lang w:val="en-GB"/>
        </w:rPr>
      </w:pPr>
    </w:p>
    <w:p w14:paraId="03750358" w14:textId="77777777" w:rsidR="00C37BD7" w:rsidRPr="00702A16" w:rsidRDefault="00116E16" w:rsidP="0063397B">
      <w:pPr>
        <w:jc w:val="center"/>
        <w:rPr>
          <w:rFonts w:cs="Arial"/>
          <w:lang w:val="en-GB"/>
        </w:rPr>
      </w:pPr>
      <w:r w:rsidRPr="00702A16">
        <w:rPr>
          <w:rFonts w:cs="Arial"/>
          <w:lang w:val="en-GB"/>
        </w:rPr>
        <w:t xml:space="preserve">Guimarães, </w:t>
      </w:r>
      <w:r w:rsidR="0063397B" w:rsidRPr="00702A16">
        <w:rPr>
          <w:rFonts w:cs="Arial"/>
          <w:lang w:val="en-GB"/>
        </w:rPr>
        <w:fldChar w:fldCharType="begin"/>
      </w:r>
      <w:r w:rsidR="0063397B" w:rsidRPr="00702A16">
        <w:rPr>
          <w:rFonts w:cs="Arial"/>
          <w:lang w:val="en-GB"/>
        </w:rPr>
        <w:instrText xml:space="preserve"> REF diareq </w:instrText>
      </w:r>
      <w:r w:rsidR="000A57E9" w:rsidRPr="00702A16">
        <w:rPr>
          <w:rFonts w:cs="Arial"/>
          <w:lang w:val="en-GB"/>
        </w:rPr>
        <w:instrText xml:space="preserve"> \* MERGEFORMAT </w:instrText>
      </w:r>
      <w:r w:rsidR="0063397B"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day</w:t>
      </w:r>
      <w:r w:rsidR="0063397B"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 xml:space="preserve"> </w:t>
      </w:r>
      <w:r w:rsidR="0063397B" w:rsidRPr="00702A16">
        <w:rPr>
          <w:rFonts w:cs="Arial"/>
          <w:lang w:val="en-GB"/>
        </w:rPr>
        <w:fldChar w:fldCharType="begin"/>
      </w:r>
      <w:r w:rsidR="0063397B" w:rsidRPr="00702A16">
        <w:rPr>
          <w:rFonts w:cs="Arial"/>
          <w:lang w:val="en-GB"/>
        </w:rPr>
        <w:instrText xml:space="preserve"> REF mesreq </w:instrText>
      </w:r>
      <w:r w:rsidR="000A57E9" w:rsidRPr="00702A16">
        <w:rPr>
          <w:rFonts w:cs="Arial"/>
          <w:lang w:val="en-GB"/>
        </w:rPr>
        <w:instrText xml:space="preserve"> \* MERGEFORMAT </w:instrText>
      </w:r>
      <w:r w:rsidR="0063397B" w:rsidRPr="00702A16">
        <w:rPr>
          <w:rFonts w:cs="Arial"/>
          <w:lang w:val="en-GB"/>
        </w:rPr>
        <w:fldChar w:fldCharType="separate"/>
      </w:r>
      <w:r w:rsidR="00AA126B" w:rsidRPr="00AA126B">
        <w:rPr>
          <w:rFonts w:cs="Arial"/>
          <w:lang w:val="en-GB"/>
        </w:rPr>
        <w:t>January</w:t>
      </w:r>
      <w:r w:rsidR="0063397B" w:rsidRPr="00702A16">
        <w:rPr>
          <w:rFonts w:cs="Arial"/>
          <w:lang w:val="en-GB"/>
        </w:rPr>
        <w:fldChar w:fldCharType="end"/>
      </w:r>
      <w:r w:rsidR="0063397B" w:rsidRPr="00702A16">
        <w:rPr>
          <w:rFonts w:cs="Arial"/>
          <w:lang w:val="en-GB"/>
        </w:rPr>
        <w:t xml:space="preserve"> </w:t>
      </w:r>
      <w:r w:rsidR="0063397B" w:rsidRPr="00702A16">
        <w:rPr>
          <w:rFonts w:cs="Arial"/>
          <w:lang w:val="en-GB"/>
        </w:rPr>
        <w:fldChar w:fldCharType="begin"/>
      </w:r>
      <w:r w:rsidR="0063397B" w:rsidRPr="00702A16">
        <w:rPr>
          <w:rFonts w:cs="Arial"/>
          <w:lang w:val="en-GB"/>
        </w:rPr>
        <w:instrText xml:space="preserve"> REF anoreq </w:instrText>
      </w:r>
      <w:r w:rsidR="000A57E9" w:rsidRPr="00702A16">
        <w:rPr>
          <w:rFonts w:cs="Arial"/>
          <w:lang w:val="en-GB"/>
        </w:rPr>
        <w:instrText xml:space="preserve"> \* MERGEFORMAT </w:instrText>
      </w:r>
      <w:r w:rsidR="0063397B"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year</w:t>
      </w:r>
      <w:r w:rsidR="0063397B" w:rsidRPr="00702A16">
        <w:rPr>
          <w:rFonts w:cs="Arial"/>
          <w:lang w:val="en-GB"/>
        </w:rPr>
        <w:fldChar w:fldCharType="end"/>
      </w:r>
    </w:p>
    <w:p w14:paraId="3B0E05D6" w14:textId="77777777" w:rsidR="0058215C" w:rsidRPr="00E53098" w:rsidRDefault="0058215C" w:rsidP="0058215C">
      <w:pPr>
        <w:jc w:val="center"/>
        <w:rPr>
          <w:rFonts w:cs="Arial"/>
        </w:rPr>
      </w:pPr>
    </w:p>
    <w:p w14:paraId="2402A56E" w14:textId="77777777" w:rsidR="0058215C" w:rsidRDefault="0058215C" w:rsidP="0058215C">
      <w:pPr>
        <w:jc w:val="center"/>
        <w:rPr>
          <w:rFonts w:cs="Arial"/>
        </w:rPr>
      </w:pPr>
    </w:p>
    <w:p w14:paraId="149139C4" w14:textId="77777777" w:rsidR="0058215C" w:rsidRDefault="0058215C" w:rsidP="0058215C">
      <w:pPr>
        <w:jc w:val="center"/>
        <w:rPr>
          <w:rFonts w:cs="Arial"/>
        </w:rPr>
      </w:pPr>
    </w:p>
    <w:p w14:paraId="2261CEA6" w14:textId="77777777" w:rsidR="0058215C" w:rsidRPr="00E53098" w:rsidRDefault="0058215C" w:rsidP="0058215C">
      <w:pPr>
        <w:jc w:val="center"/>
        <w:rPr>
          <w:rFonts w:cs="Arial"/>
        </w:rPr>
      </w:pPr>
    </w:p>
    <w:p w14:paraId="1D4183DC" w14:textId="77777777" w:rsidR="0058215C" w:rsidRDefault="0058215C" w:rsidP="0058215C">
      <w:pPr>
        <w:jc w:val="center"/>
        <w:rPr>
          <w:rFonts w:cs="Arial"/>
        </w:rPr>
      </w:pPr>
    </w:p>
    <w:p w14:paraId="756C4252" w14:textId="77777777" w:rsidR="0058215C" w:rsidRPr="00E53098" w:rsidRDefault="0058215C" w:rsidP="0058215C">
      <w:pPr>
        <w:jc w:val="center"/>
        <w:rPr>
          <w:rFonts w:cs="Arial"/>
        </w:rPr>
      </w:pPr>
    </w:p>
    <w:p w14:paraId="553934DB" w14:textId="77777777" w:rsidR="0058215C" w:rsidRPr="00E53098" w:rsidRDefault="0058215C" w:rsidP="0058215C">
      <w:pPr>
        <w:jc w:val="center"/>
        <w:rPr>
          <w:rFonts w:cs="Arial"/>
        </w:rPr>
      </w:pPr>
    </w:p>
    <w:p w14:paraId="0EAD9326" w14:textId="77777777" w:rsidR="0058215C" w:rsidRPr="0058215C" w:rsidRDefault="0058215C" w:rsidP="0058215C">
      <w:pPr>
        <w:jc w:val="center"/>
        <w:rPr>
          <w:rFonts w:cs="Arial"/>
          <w:lang w:val="en-GB"/>
        </w:rPr>
      </w:pPr>
      <w:r w:rsidRPr="0058215C">
        <w:rPr>
          <w:rFonts w:cs="Arial"/>
          <w:lang w:val="en-GB"/>
        </w:rPr>
        <w:t>_________________________________________</w:t>
      </w:r>
    </w:p>
    <w:p w14:paraId="33F2C743" w14:textId="77777777" w:rsidR="00E05359" w:rsidRPr="00702A16" w:rsidRDefault="0063397B" w:rsidP="0063397B">
      <w:pPr>
        <w:jc w:val="center"/>
        <w:rPr>
          <w:rFonts w:cs="Arial"/>
          <w:lang w:val="en-GB"/>
        </w:rPr>
      </w:pPr>
      <w:r w:rsidRPr="00702A16">
        <w:rPr>
          <w:rFonts w:cs="Arial"/>
          <w:b/>
          <w:i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Nome_Candidato </w:instrText>
      </w:r>
      <w:r w:rsidR="000A57E9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b/>
          <w:i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Name</w:t>
      </w:r>
      <w:r w:rsidRPr="00702A16">
        <w:rPr>
          <w:rFonts w:cs="Arial"/>
          <w:b/>
          <w:i/>
          <w:lang w:val="en-GB"/>
        </w:rPr>
        <w:fldChar w:fldCharType="end"/>
      </w:r>
    </w:p>
    <w:p w14:paraId="03D3207F" w14:textId="77777777" w:rsidR="00E05359" w:rsidRPr="00702A16" w:rsidRDefault="00E05359" w:rsidP="00D87F1F">
      <w:pPr>
        <w:ind w:left="283" w:firstLine="720"/>
        <w:rPr>
          <w:rFonts w:cs="Arial"/>
          <w:lang w:val="en-GB"/>
        </w:rPr>
      </w:pPr>
    </w:p>
    <w:p w14:paraId="559262BB" w14:textId="77777777" w:rsidR="00D87F1F" w:rsidRPr="00702A16" w:rsidRDefault="0021553A" w:rsidP="00D87F1F">
      <w:pPr>
        <w:ind w:left="283" w:firstLine="720"/>
        <w:rPr>
          <w:rFonts w:cs="Arial"/>
          <w:lang w:val="en-GB"/>
        </w:rPr>
      </w:pPr>
      <w:r w:rsidRPr="00702A16">
        <w:rPr>
          <w:rFonts w:cs="Arial"/>
          <w:lang w:val="en-GB"/>
        </w:rPr>
        <w:br w:type="page"/>
      </w:r>
    </w:p>
    <w:p w14:paraId="6BE27B6B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6AA5AFC1" w14:textId="77777777" w:rsidR="0021553A" w:rsidRPr="00702A16" w:rsidRDefault="00097303" w:rsidP="00D87F1F">
      <w:pPr>
        <w:ind w:left="283" w:firstLine="720"/>
        <w:rPr>
          <w:rFonts w:cs="Arial"/>
          <w:lang w:val="en-GB"/>
        </w:rPr>
      </w:pPr>
      <w:r>
        <w:rPr>
          <w:rFonts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EF4D7F0" wp14:editId="720CF16B">
                <wp:simplePos x="0" y="0"/>
                <wp:positionH relativeFrom="column">
                  <wp:posOffset>-177165</wp:posOffset>
                </wp:positionH>
                <wp:positionV relativeFrom="paragraph">
                  <wp:posOffset>1117600</wp:posOffset>
                </wp:positionV>
                <wp:extent cx="2400300" cy="488950"/>
                <wp:effectExtent l="0" t="0" r="0" b="0"/>
                <wp:wrapNone/>
                <wp:docPr id="7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69EDC" w14:textId="77777777" w:rsidR="00D02337" w:rsidRPr="0004555F" w:rsidRDefault="00D02337" w:rsidP="005C5AF0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  <w:sz w:val="22"/>
                                <w:lang w:val="en-GB"/>
                              </w:rPr>
                            </w:pPr>
                            <w:r w:rsidRPr="0004555F"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  <w:t>Acceptance of Scientific Supervisor</w:t>
                            </w:r>
                            <w:r w:rsidRPr="0004555F">
                              <w:rPr>
                                <w:rFonts w:cs="Arial"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04555F"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4D7F0" id="Rectangle 29" o:spid="_x0000_s1026" style="position:absolute;left:0;text-align:left;margin-left:-13.95pt;margin-top:88pt;width:189pt;height:38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" filled="f" stroked="f" strokeweight=".5pt">
                <v:textbox inset="1pt,1pt,1pt,1pt">
                  <w:txbxContent>
                    <w:p w14:paraId="73F69EDC" w14:textId="77777777" w:rsidR="00D02337" w:rsidRPr="0004555F" w:rsidRDefault="00D02337" w:rsidP="005C5AF0">
                      <w:pPr>
                        <w:jc w:val="center"/>
                        <w:rPr>
                          <w:b/>
                          <w:i/>
                          <w:color w:val="808080"/>
                          <w:sz w:val="22"/>
                          <w:lang w:val="en-GB"/>
                        </w:rPr>
                      </w:pPr>
                      <w:r w:rsidRPr="0004555F"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  <w:t>Acceptance of Scientific Supervisor</w:t>
                      </w:r>
                      <w:r w:rsidRPr="0004555F">
                        <w:rPr>
                          <w:rFonts w:cs="Arial"/>
                          <w:sz w:val="22"/>
                          <w:lang w:val="en-GB"/>
                        </w:rPr>
                        <w:t xml:space="preserve"> </w:t>
                      </w:r>
                      <w:r w:rsidRPr="0004555F"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  <w:t>(1)</w:t>
                      </w:r>
                    </w:p>
                  </w:txbxContent>
                </v:textbox>
              </v:rect>
            </w:pict>
          </mc:Fallback>
        </mc:AlternateContent>
      </w:r>
    </w:p>
    <w:p w14:paraId="715470ED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4F7D30ED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10CAE59E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52D798FE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341523C3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2A09C15D" w14:textId="77777777" w:rsidR="0021553A" w:rsidRPr="00702A16" w:rsidRDefault="0021553A" w:rsidP="00713AB6">
      <w:pPr>
        <w:ind w:left="283" w:firstLine="5104"/>
        <w:rPr>
          <w:rFonts w:cs="Arial"/>
          <w:lang w:val="en-GB"/>
        </w:rPr>
      </w:pPr>
    </w:p>
    <w:p w14:paraId="534BD83D" w14:textId="77777777" w:rsidR="00713AB6" w:rsidRPr="00702A16" w:rsidRDefault="00713AB6" w:rsidP="00713AB6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Dear Sir</w:t>
      </w:r>
    </w:p>
    <w:p w14:paraId="1FB372A1" w14:textId="77777777" w:rsidR="00713AB6" w:rsidRPr="00702A16" w:rsidRDefault="00713AB6" w:rsidP="00713AB6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President of the Scientific Council</w:t>
      </w:r>
    </w:p>
    <w:p w14:paraId="4241557E" w14:textId="77777777" w:rsidR="0021553A" w:rsidRPr="00702A16" w:rsidRDefault="0021553A" w:rsidP="0021553A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Escola de Engenharia</w:t>
      </w:r>
    </w:p>
    <w:p w14:paraId="5F7995CB" w14:textId="77777777" w:rsidR="0021553A" w:rsidRPr="00702A16" w:rsidRDefault="0021553A" w:rsidP="0021553A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Universidade do Minho</w:t>
      </w:r>
    </w:p>
    <w:p w14:paraId="56747079" w14:textId="77777777" w:rsidR="0021553A" w:rsidRPr="00702A16" w:rsidRDefault="0021553A" w:rsidP="0021553A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Campus de Azurém</w:t>
      </w:r>
    </w:p>
    <w:p w14:paraId="4C0BC918" w14:textId="77777777" w:rsidR="0021553A" w:rsidRPr="00702A16" w:rsidRDefault="0021553A" w:rsidP="0021553A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4800-058 Guimarães</w:t>
      </w:r>
    </w:p>
    <w:p w14:paraId="7B2E7036" w14:textId="77777777" w:rsidR="0021553A" w:rsidRPr="00702A16" w:rsidRDefault="0021553A" w:rsidP="0021553A">
      <w:pPr>
        <w:ind w:left="283" w:firstLine="5104"/>
        <w:rPr>
          <w:rFonts w:cs="Arial"/>
          <w:lang w:val="en-GB"/>
        </w:rPr>
      </w:pPr>
    </w:p>
    <w:p w14:paraId="3F93C74C" w14:textId="77777777" w:rsidR="0021553A" w:rsidRPr="00702A16" w:rsidRDefault="0021553A" w:rsidP="0021553A">
      <w:pPr>
        <w:ind w:left="283" w:firstLine="5104"/>
        <w:rPr>
          <w:rFonts w:cs="Arial"/>
          <w:lang w:val="en-GB"/>
        </w:rPr>
      </w:pPr>
    </w:p>
    <w:p w14:paraId="235175DE" w14:textId="77777777" w:rsidR="0021553A" w:rsidRPr="00702A16" w:rsidRDefault="0021553A" w:rsidP="0021553A">
      <w:pPr>
        <w:ind w:left="283" w:firstLine="5104"/>
        <w:rPr>
          <w:rFonts w:cs="Arial"/>
          <w:lang w:val="en-GB"/>
        </w:rPr>
      </w:pPr>
    </w:p>
    <w:p w14:paraId="07239587" w14:textId="77777777" w:rsidR="0021553A" w:rsidRPr="00702A16" w:rsidRDefault="0021553A" w:rsidP="0021553A">
      <w:pPr>
        <w:ind w:left="283" w:firstLine="5104"/>
        <w:rPr>
          <w:rFonts w:cs="Arial"/>
          <w:lang w:val="en-GB"/>
        </w:rPr>
      </w:pPr>
    </w:p>
    <w:p w14:paraId="7B2C0147" w14:textId="77777777" w:rsidR="0021553A" w:rsidRPr="00702A16" w:rsidRDefault="0021553A" w:rsidP="0021553A">
      <w:pPr>
        <w:ind w:left="283" w:firstLine="5104"/>
        <w:jc w:val="right"/>
        <w:rPr>
          <w:rFonts w:cs="Arial"/>
          <w:lang w:val="en-GB"/>
        </w:rPr>
      </w:pP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diareq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day</w:t>
      </w:r>
      <w:r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 xml:space="preserve"> </w:t>
      </w: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mesreq </w:instrText>
      </w:r>
      <w:r w:rsidR="00E05F8A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 w:rsidRPr="00AA126B">
        <w:rPr>
          <w:lang w:val="en-GB"/>
        </w:rPr>
        <w:t>January</w:t>
      </w:r>
      <w:r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 xml:space="preserve"> </w:t>
      </w: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anoreq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year</w:t>
      </w:r>
      <w:r w:rsidRPr="00702A16">
        <w:rPr>
          <w:rFonts w:cs="Arial"/>
          <w:lang w:val="en-GB"/>
        </w:rPr>
        <w:fldChar w:fldCharType="end"/>
      </w:r>
    </w:p>
    <w:p w14:paraId="623A0B8F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67DA5612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3E24EAAC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294BA52C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560C56E9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326EFEE3" w14:textId="77777777" w:rsidR="0021553A" w:rsidRPr="00702A16" w:rsidRDefault="0021553A" w:rsidP="00D87F1F">
      <w:pPr>
        <w:ind w:left="283" w:firstLine="720"/>
        <w:rPr>
          <w:rFonts w:cs="Arial"/>
          <w:lang w:val="en-GB"/>
        </w:rPr>
      </w:pPr>
    </w:p>
    <w:p w14:paraId="673526ED" w14:textId="77777777" w:rsidR="00D359C1" w:rsidRPr="00702A16" w:rsidRDefault="000F56CE" w:rsidP="005C5AF0">
      <w:pPr>
        <w:spacing w:line="360" w:lineRule="auto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 Orientador1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Name Supervisor</w:t>
      </w:r>
      <w:r w:rsidR="00AA126B">
        <w:rPr>
          <w:rFonts w:cs="Arial"/>
          <w:noProof/>
          <w:lang w:val="en-GB"/>
        </w:rPr>
        <w:t xml:space="preserve"> 1</w:t>
      </w:r>
      <w:r w:rsidRPr="00702A16">
        <w:rPr>
          <w:rFonts w:cs="Arial"/>
          <w:lang w:val="en-GB"/>
        </w:rPr>
        <w:fldChar w:fldCharType="end"/>
      </w:r>
      <w:r w:rsidR="005C5AF0" w:rsidRPr="00702A16">
        <w:rPr>
          <w:rFonts w:cs="Arial"/>
          <w:lang w:val="en-GB"/>
        </w:rPr>
        <w:t xml:space="preserve">, </w:t>
      </w:r>
      <w:r w:rsidR="005C5AF0" w:rsidRPr="00702A16">
        <w:rPr>
          <w:rFonts w:cs="Arial"/>
          <w:lang w:val="en-GB"/>
        </w:rPr>
        <w:fldChar w:fldCharType="begin"/>
      </w:r>
      <w:r w:rsidR="005C5AF0" w:rsidRPr="00702A16">
        <w:rPr>
          <w:rFonts w:cs="Arial"/>
          <w:lang w:val="en-GB"/>
        </w:rPr>
        <w:instrText xml:space="preserve"> REF CategOrient1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5C5AF0" w:rsidRPr="00702A16">
        <w:rPr>
          <w:rFonts w:cs="Arial"/>
          <w:lang w:val="en-GB"/>
        </w:rPr>
        <w:fldChar w:fldCharType="separate"/>
      </w:r>
      <w:r w:rsidR="00AA126B" w:rsidRPr="00AA126B">
        <w:rPr>
          <w:lang w:val="en-GB"/>
        </w:rPr>
        <w:t>Full Professor</w:t>
      </w:r>
      <w:r w:rsidR="005C5AF0" w:rsidRPr="00702A16">
        <w:rPr>
          <w:rFonts w:cs="Arial"/>
          <w:lang w:val="en-GB"/>
        </w:rPr>
        <w:fldChar w:fldCharType="end"/>
      </w:r>
      <w:r w:rsidR="002E6758" w:rsidRPr="00702A16">
        <w:rPr>
          <w:rFonts w:cs="Arial"/>
          <w:lang w:val="en-GB"/>
        </w:rPr>
        <w:t xml:space="preserve"> </w:t>
      </w:r>
      <w:r w:rsidR="0058215C">
        <w:rPr>
          <w:rFonts w:cs="Arial"/>
          <w:lang w:val="en-GB"/>
        </w:rPr>
        <w:t>(</w:t>
      </w:r>
      <w:r w:rsidR="005C5AF0" w:rsidRPr="00702A16">
        <w:rPr>
          <w:rFonts w:cs="Arial"/>
          <w:lang w:val="en-GB"/>
        </w:rPr>
        <w:fldChar w:fldCharType="begin"/>
      </w:r>
      <w:r w:rsidR="005C5AF0" w:rsidRPr="00702A16">
        <w:rPr>
          <w:rFonts w:cs="Arial"/>
          <w:lang w:val="en-GB"/>
        </w:rPr>
        <w:instrText xml:space="preserve"> REF DepOrient1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5C5AF0" w:rsidRPr="00702A16">
        <w:rPr>
          <w:rFonts w:cs="Arial"/>
          <w:lang w:val="en-GB"/>
        </w:rPr>
        <w:fldChar w:fldCharType="separate"/>
      </w:r>
      <w:r w:rsidR="00AA126B" w:rsidRPr="00AA126B">
        <w:rPr>
          <w:rFonts w:cs="Arial"/>
          <w:lang w:val="en-GB"/>
        </w:rPr>
        <w:t xml:space="preserve">Department of Biological </w:t>
      </w:r>
      <w:r w:rsidR="00AA126B" w:rsidRPr="00AA126B">
        <w:rPr>
          <w:lang w:val="en-GB"/>
        </w:rPr>
        <w:t>Engineering</w:t>
      </w:r>
      <w:r w:rsidR="005C5AF0" w:rsidRPr="00702A16">
        <w:rPr>
          <w:rFonts w:cs="Arial"/>
          <w:lang w:val="en-GB"/>
        </w:rPr>
        <w:fldChar w:fldCharType="end"/>
      </w:r>
      <w:r w:rsidR="00283828">
        <w:rPr>
          <w:rFonts w:cs="Arial"/>
          <w:lang w:val="en-GB"/>
        </w:rPr>
        <w:t>),</w:t>
      </w:r>
      <w:r w:rsidR="005C5AF0" w:rsidRPr="00702A16">
        <w:rPr>
          <w:rFonts w:cs="Arial"/>
          <w:lang w:val="en-GB"/>
        </w:rPr>
        <w:t xml:space="preserve"> </w:t>
      </w:r>
      <w:r w:rsidR="005C5AF0" w:rsidRPr="00702A16">
        <w:rPr>
          <w:rFonts w:cs="Arial"/>
          <w:lang w:val="en-GB"/>
        </w:rPr>
        <w:fldChar w:fldCharType="begin"/>
      </w:r>
      <w:r w:rsidR="005C5AF0" w:rsidRPr="00702A16">
        <w:rPr>
          <w:rFonts w:cs="Arial"/>
          <w:lang w:val="en-GB"/>
        </w:rPr>
        <w:instrText xml:space="preserve"> REF UnivOrient1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5C5AF0"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lang w:val="en-GB"/>
        </w:rPr>
        <w:t>University of Minho</w:t>
      </w:r>
      <w:r w:rsidR="005C5AF0" w:rsidRPr="00702A16">
        <w:rPr>
          <w:rFonts w:cs="Arial"/>
          <w:lang w:val="en-GB"/>
        </w:rPr>
        <w:fldChar w:fldCharType="end"/>
      </w:r>
      <w:r w:rsidR="005C5AF0" w:rsidRPr="00702A16">
        <w:rPr>
          <w:rFonts w:cs="Arial"/>
          <w:lang w:val="en-GB"/>
        </w:rPr>
        <w:t xml:space="preserve">, </w:t>
      </w:r>
      <w:r w:rsidR="00713AB6" w:rsidRPr="00702A16">
        <w:rPr>
          <w:rFonts w:cs="Arial"/>
          <w:lang w:val="en-GB"/>
        </w:rPr>
        <w:t>hereby declares to accept the responsibility of supervising</w:t>
      </w:r>
      <w:r w:rsidR="00D359C1" w:rsidRPr="00702A16">
        <w:rPr>
          <w:rFonts w:cs="Arial"/>
          <w:lang w:val="en-GB"/>
        </w:rPr>
        <w:t xml:space="preserve"> </w:t>
      </w:r>
      <w:r w:rsidR="005C5AF0" w:rsidRPr="00702A16">
        <w:rPr>
          <w:rFonts w:cs="Arial"/>
          <w:lang w:val="en-GB"/>
        </w:rPr>
        <w:fldChar w:fldCharType="begin"/>
      </w:r>
      <w:r w:rsidR="005C5AF0" w:rsidRPr="00702A16">
        <w:rPr>
          <w:rFonts w:cs="Arial"/>
          <w:lang w:val="en-GB"/>
        </w:rPr>
        <w:instrText xml:space="preserve"> REF Nome_Candidato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5C5AF0"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Name</w:t>
      </w:r>
      <w:r w:rsidR="005C5AF0" w:rsidRPr="00702A16">
        <w:rPr>
          <w:rFonts w:cs="Arial"/>
          <w:lang w:val="en-GB"/>
        </w:rPr>
        <w:fldChar w:fldCharType="end"/>
      </w:r>
      <w:r w:rsidR="005C5AF0" w:rsidRPr="00702A16">
        <w:rPr>
          <w:rFonts w:cs="Arial"/>
          <w:lang w:val="en-GB"/>
        </w:rPr>
        <w:t xml:space="preserve">, </w:t>
      </w:r>
      <w:r w:rsidR="00D359C1" w:rsidRPr="00702A16">
        <w:rPr>
          <w:rFonts w:cs="Arial"/>
          <w:lang w:val="en-GB"/>
        </w:rPr>
        <w:t>Doctoral Programme student of the School of Engineering of the University of Minho.</w:t>
      </w:r>
    </w:p>
    <w:p w14:paraId="7D23317A" w14:textId="77777777" w:rsidR="005C5AF0" w:rsidRPr="00702A16" w:rsidRDefault="005C5AF0" w:rsidP="005C5AF0">
      <w:pPr>
        <w:spacing w:line="360" w:lineRule="auto"/>
        <w:jc w:val="both"/>
        <w:rPr>
          <w:rFonts w:cs="Arial"/>
          <w:lang w:val="en-GB"/>
        </w:rPr>
      </w:pPr>
    </w:p>
    <w:p w14:paraId="4A2E1E4A" w14:textId="77777777" w:rsidR="00D359C1" w:rsidRPr="00702A16" w:rsidRDefault="00D359C1" w:rsidP="005C5AF0">
      <w:pPr>
        <w:spacing w:line="360" w:lineRule="auto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 xml:space="preserve">The theme of the work to be developed by the doctoral student is </w:t>
      </w:r>
      <w:r w:rsidR="005C5AF0" w:rsidRPr="00702A16">
        <w:rPr>
          <w:rFonts w:cs="Arial"/>
          <w:lang w:val="en-GB"/>
        </w:rPr>
        <w:fldChar w:fldCharType="begin"/>
      </w:r>
      <w:r w:rsidR="005C5AF0" w:rsidRPr="00702A16">
        <w:rPr>
          <w:rFonts w:cs="Arial"/>
          <w:lang w:val="en-GB"/>
        </w:rPr>
        <w:instrText xml:space="preserve"> REF Tema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5C5AF0"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Title of thesis</w:t>
      </w:r>
      <w:r w:rsidR="005C5AF0" w:rsidRPr="00702A16">
        <w:rPr>
          <w:rFonts w:cs="Arial"/>
          <w:lang w:val="en-GB"/>
        </w:rPr>
        <w:fldChar w:fldCharType="end"/>
      </w:r>
      <w:r w:rsidR="005C5AF0" w:rsidRPr="00702A16">
        <w:rPr>
          <w:rFonts w:cs="Arial"/>
          <w:lang w:val="en-GB"/>
        </w:rPr>
        <w:t xml:space="preserve">. </w:t>
      </w:r>
      <w:r w:rsidRPr="00702A16">
        <w:rPr>
          <w:rFonts w:cs="Arial"/>
          <w:lang w:val="en-GB"/>
        </w:rPr>
        <w:t>The necessary experimental conditions to the completion of the proposed plan have been already ensured.</w:t>
      </w:r>
    </w:p>
    <w:p w14:paraId="664CD838" w14:textId="77777777" w:rsidR="00D359C1" w:rsidRPr="00702A16" w:rsidRDefault="00D359C1" w:rsidP="005C5AF0">
      <w:pPr>
        <w:spacing w:line="360" w:lineRule="auto"/>
        <w:jc w:val="both"/>
        <w:rPr>
          <w:rFonts w:cs="Arial"/>
          <w:lang w:val="en-GB"/>
        </w:rPr>
      </w:pPr>
    </w:p>
    <w:p w14:paraId="2D0FC64B" w14:textId="77777777" w:rsidR="005C5AF0" w:rsidRPr="00702A16" w:rsidRDefault="00D359C1" w:rsidP="005C5AF0">
      <w:pPr>
        <w:spacing w:line="360" w:lineRule="auto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>With my best regards</w:t>
      </w:r>
      <w:r w:rsidR="005C5AF0" w:rsidRPr="00702A16">
        <w:rPr>
          <w:rFonts w:cs="Arial"/>
          <w:lang w:val="en-GB"/>
        </w:rPr>
        <w:t>,</w:t>
      </w:r>
    </w:p>
    <w:p w14:paraId="5136FEF1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45DF3945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1FA4DE1D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12E9D468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2F865367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4F3A640B" w14:textId="77777777" w:rsidR="00283828" w:rsidRPr="00283828" w:rsidRDefault="00283828" w:rsidP="00283828">
      <w:pPr>
        <w:jc w:val="center"/>
        <w:rPr>
          <w:rFonts w:cs="Arial"/>
          <w:lang w:val="en-GB"/>
        </w:rPr>
      </w:pPr>
      <w:r w:rsidRPr="00283828">
        <w:rPr>
          <w:rFonts w:cs="Arial"/>
          <w:lang w:val="en-GB"/>
        </w:rPr>
        <w:t>_________________________________________</w:t>
      </w:r>
    </w:p>
    <w:p w14:paraId="0E1CDABB" w14:textId="77777777" w:rsidR="005C5AF0" w:rsidRPr="00702A16" w:rsidRDefault="005C5AF0" w:rsidP="005C5AF0">
      <w:pPr>
        <w:spacing w:line="360" w:lineRule="auto"/>
        <w:jc w:val="center"/>
        <w:rPr>
          <w:rFonts w:cs="Arial"/>
          <w:lang w:val="en-GB"/>
        </w:rPr>
      </w:pP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Orientador1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Name Supervisor</w:t>
      </w:r>
      <w:r w:rsidR="00AA126B">
        <w:rPr>
          <w:rFonts w:cs="Arial"/>
          <w:noProof/>
          <w:lang w:val="en-GB"/>
        </w:rPr>
        <w:t xml:space="preserve"> 1</w:t>
      </w:r>
      <w:r w:rsidRPr="00702A16">
        <w:rPr>
          <w:rFonts w:cs="Arial"/>
          <w:lang w:val="en-GB"/>
        </w:rPr>
        <w:fldChar w:fldCharType="end"/>
      </w:r>
    </w:p>
    <w:p w14:paraId="03FFFE85" w14:textId="77777777" w:rsidR="005C5AF0" w:rsidRPr="00702A16" w:rsidRDefault="005C5AF0" w:rsidP="005C5AF0">
      <w:pPr>
        <w:spacing w:line="360" w:lineRule="auto"/>
        <w:jc w:val="center"/>
        <w:rPr>
          <w:rFonts w:cs="Arial"/>
          <w:lang w:val="en-GB"/>
        </w:rPr>
      </w:pPr>
      <w:r w:rsidRPr="00702A16">
        <w:rPr>
          <w:rFonts w:cs="Arial"/>
          <w:lang w:val="en-GB"/>
        </w:rPr>
        <w:t>(</w:t>
      </w: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CategOrient1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 w:rsidRPr="00AA126B">
        <w:rPr>
          <w:lang w:val="en-GB"/>
        </w:rPr>
        <w:t>Full Professor</w:t>
      </w:r>
      <w:r w:rsidRPr="00702A16">
        <w:rPr>
          <w:rFonts w:cs="Arial"/>
          <w:lang w:val="en-GB"/>
        </w:rPr>
        <w:fldChar w:fldCharType="end"/>
      </w:r>
      <w:r w:rsidR="00283828">
        <w:rPr>
          <w:rFonts w:cs="Arial"/>
          <w:lang w:val="en-GB"/>
        </w:rPr>
        <w:t>,</w:t>
      </w:r>
      <w:r w:rsidRPr="00702A16">
        <w:rPr>
          <w:rFonts w:cs="Arial"/>
          <w:lang w:val="en-GB"/>
        </w:rPr>
        <w:t xml:space="preserve"> </w:t>
      </w: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UnivOrient1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lang w:val="en-GB"/>
        </w:rPr>
        <w:t>University of Minho</w:t>
      </w:r>
      <w:r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>)</w:t>
      </w:r>
    </w:p>
    <w:p w14:paraId="0ED3EBD7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  <w:r w:rsidRPr="00702A16">
        <w:rPr>
          <w:rFonts w:cs="Arial"/>
          <w:lang w:val="en-GB"/>
        </w:rPr>
        <w:br w:type="page"/>
      </w:r>
    </w:p>
    <w:p w14:paraId="730B616E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16A5C05C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6FD14596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4A678639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009526EE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7503335A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16D5FB0F" w14:textId="77777777" w:rsidR="00B46404" w:rsidRPr="00702A16" w:rsidRDefault="00283828" w:rsidP="00B46404">
      <w:pPr>
        <w:ind w:left="283" w:firstLine="720"/>
        <w:rPr>
          <w:rFonts w:cs="Arial"/>
          <w:lang w:val="en-GB"/>
        </w:rPr>
      </w:pPr>
      <w:r>
        <w:rPr>
          <w:rFonts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59690E7" wp14:editId="2C41D1A6">
                <wp:simplePos x="0" y="0"/>
                <wp:positionH relativeFrom="column">
                  <wp:posOffset>-200025</wp:posOffset>
                </wp:positionH>
                <wp:positionV relativeFrom="paragraph">
                  <wp:posOffset>180340</wp:posOffset>
                </wp:positionV>
                <wp:extent cx="2400300" cy="488950"/>
                <wp:effectExtent l="0" t="0" r="0" b="0"/>
                <wp:wrapNone/>
                <wp:docPr id="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CE8F87" w14:textId="77777777" w:rsidR="00D02337" w:rsidRPr="0004555F" w:rsidRDefault="00D02337" w:rsidP="00B46404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  <w:sz w:val="22"/>
                                <w:lang w:val="en-GB"/>
                              </w:rPr>
                            </w:pPr>
                            <w:r w:rsidRPr="0004555F"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  <w:t>Acceptance of Scientific Supervisor</w:t>
                            </w:r>
                            <w:r w:rsidRPr="0004555F">
                              <w:rPr>
                                <w:rFonts w:cs="Arial"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04555F"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  <w:t>(2)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9690E7" id="Rectangle 30" o:spid="_x0000_s1027" style="position:absolute;left:0;text-align:left;margin-left:-15.75pt;margin-top:14.2pt;width:189pt;height: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" filled="f" stroked="f" strokeweight=".5pt">
                <v:textbox inset="1pt,1pt,1pt,1pt">
                  <w:txbxContent>
                    <w:p w14:paraId="4DCE8F87" w14:textId="77777777" w:rsidR="00D02337" w:rsidRPr="0004555F" w:rsidRDefault="00D02337" w:rsidP="00B46404">
                      <w:pPr>
                        <w:jc w:val="center"/>
                        <w:rPr>
                          <w:b/>
                          <w:i/>
                          <w:color w:val="808080"/>
                          <w:sz w:val="22"/>
                          <w:lang w:val="en-GB"/>
                        </w:rPr>
                      </w:pPr>
                      <w:r w:rsidRPr="0004555F"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  <w:t>Acceptance of Scientific Supervisor</w:t>
                      </w:r>
                      <w:r w:rsidRPr="0004555F">
                        <w:rPr>
                          <w:rFonts w:cs="Arial"/>
                          <w:sz w:val="22"/>
                          <w:lang w:val="en-GB"/>
                        </w:rPr>
                        <w:t xml:space="preserve"> </w:t>
                      </w:r>
                      <w:r w:rsidRPr="0004555F"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  <w:t>(2)</w:t>
                      </w:r>
                    </w:p>
                  </w:txbxContent>
                </v:textbox>
              </v:rect>
            </w:pict>
          </mc:Fallback>
        </mc:AlternateContent>
      </w:r>
    </w:p>
    <w:p w14:paraId="2A0D3B1A" w14:textId="77777777" w:rsidR="00D359C1" w:rsidRPr="00702A16" w:rsidRDefault="00D359C1" w:rsidP="00D359C1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Dear Sir</w:t>
      </w:r>
    </w:p>
    <w:p w14:paraId="58A12751" w14:textId="77777777" w:rsidR="00D359C1" w:rsidRPr="00702A16" w:rsidRDefault="00D359C1" w:rsidP="00D359C1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President of the Scientific Council</w:t>
      </w:r>
    </w:p>
    <w:p w14:paraId="396E2438" w14:textId="77777777" w:rsidR="00B46404" w:rsidRPr="003D5321" w:rsidRDefault="00B46404" w:rsidP="00B46404">
      <w:pPr>
        <w:ind w:left="283" w:firstLine="5104"/>
        <w:rPr>
          <w:rFonts w:cs="Arial"/>
        </w:rPr>
      </w:pPr>
      <w:r w:rsidRPr="003D5321">
        <w:rPr>
          <w:rFonts w:cs="Arial"/>
        </w:rPr>
        <w:t>Escola de Engenharia</w:t>
      </w:r>
    </w:p>
    <w:p w14:paraId="5170515C" w14:textId="77777777" w:rsidR="00B46404" w:rsidRPr="003D5321" w:rsidRDefault="00B46404" w:rsidP="00B46404">
      <w:pPr>
        <w:ind w:left="283" w:firstLine="5104"/>
        <w:rPr>
          <w:rFonts w:cs="Arial"/>
        </w:rPr>
      </w:pPr>
      <w:r w:rsidRPr="003D5321">
        <w:rPr>
          <w:rFonts w:cs="Arial"/>
        </w:rPr>
        <w:t>Universidade do Minho</w:t>
      </w:r>
    </w:p>
    <w:p w14:paraId="5CEE082B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Campus de Azurém</w:t>
      </w:r>
    </w:p>
    <w:p w14:paraId="32BC39FB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4800-058 Guimarães</w:t>
      </w:r>
    </w:p>
    <w:p w14:paraId="7A091C49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</w:p>
    <w:p w14:paraId="4A8F0F02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</w:p>
    <w:p w14:paraId="6D3FAE8B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</w:p>
    <w:p w14:paraId="3F17FD23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</w:p>
    <w:p w14:paraId="1656FE43" w14:textId="77777777" w:rsidR="00B46404" w:rsidRPr="00702A16" w:rsidRDefault="00B46404" w:rsidP="00B46404">
      <w:pPr>
        <w:ind w:left="283" w:firstLine="5104"/>
        <w:jc w:val="right"/>
        <w:rPr>
          <w:rFonts w:cs="Arial"/>
          <w:lang w:val="en-GB"/>
        </w:rPr>
      </w:pP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diareq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day</w:t>
      </w:r>
      <w:r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 xml:space="preserve"> </w:t>
      </w: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mesreq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 w:rsidRPr="00AA126B">
        <w:rPr>
          <w:lang w:val="en-GB"/>
        </w:rPr>
        <w:t>January</w:t>
      </w:r>
      <w:r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 xml:space="preserve"> </w:t>
      </w: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anoreq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year</w:t>
      </w:r>
      <w:r w:rsidRPr="00702A16">
        <w:rPr>
          <w:rFonts w:cs="Arial"/>
          <w:lang w:val="en-GB"/>
        </w:rPr>
        <w:fldChar w:fldCharType="end"/>
      </w:r>
    </w:p>
    <w:p w14:paraId="2264FBF3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1722682E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1E036A74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0417B165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1BFD2D96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5ACA8851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26DC6771" w14:textId="77777777" w:rsidR="000A5801" w:rsidRPr="00702A16" w:rsidRDefault="000F56CE" w:rsidP="000A5801">
      <w:pPr>
        <w:spacing w:line="360" w:lineRule="auto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 Orientador2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Name</w:t>
      </w:r>
      <w:r w:rsidR="00AA126B">
        <w:rPr>
          <w:rFonts w:cs="Arial"/>
          <w:noProof/>
          <w:lang w:val="en-GB"/>
        </w:rPr>
        <w:t xml:space="preserve"> Supervisor 2</w:t>
      </w:r>
      <w:r w:rsidRPr="00702A16">
        <w:rPr>
          <w:rFonts w:cs="Arial"/>
          <w:lang w:val="en-GB"/>
        </w:rPr>
        <w:fldChar w:fldCharType="end"/>
      </w:r>
      <w:r w:rsidR="000A5801" w:rsidRPr="00702A16">
        <w:rPr>
          <w:rFonts w:cs="Arial"/>
          <w:lang w:val="en-GB"/>
        </w:rPr>
        <w:t xml:space="preserve">, </w:t>
      </w:r>
      <w:r w:rsidR="002E6758" w:rsidRPr="00702A16">
        <w:rPr>
          <w:rFonts w:cs="Arial"/>
          <w:lang w:val="en-GB"/>
        </w:rPr>
        <w:fldChar w:fldCharType="begin"/>
      </w:r>
      <w:r w:rsidR="002E6758" w:rsidRPr="00702A16">
        <w:rPr>
          <w:rFonts w:cs="Arial"/>
          <w:lang w:val="en-GB"/>
        </w:rPr>
        <w:instrText xml:space="preserve"> REF  CategOrient2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2E6758"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Associate</w:t>
      </w:r>
      <w:r w:rsidR="00AA126B">
        <w:rPr>
          <w:rFonts w:cs="Arial"/>
          <w:noProof/>
          <w:lang w:val="en-GB"/>
        </w:rPr>
        <w:t xml:space="preserve"> Professor</w:t>
      </w:r>
      <w:r w:rsidR="002E6758" w:rsidRPr="00702A16">
        <w:rPr>
          <w:rFonts w:cs="Arial"/>
          <w:lang w:val="en-GB"/>
        </w:rPr>
        <w:fldChar w:fldCharType="end"/>
      </w:r>
      <w:r w:rsidR="002E6758" w:rsidRPr="00702A16">
        <w:rPr>
          <w:rFonts w:cs="Arial"/>
          <w:lang w:val="en-GB"/>
        </w:rPr>
        <w:t xml:space="preserve"> </w:t>
      </w:r>
      <w:r w:rsidR="00283828">
        <w:rPr>
          <w:rFonts w:cs="Arial"/>
          <w:lang w:val="en-GB"/>
        </w:rPr>
        <w:t>(</w:t>
      </w:r>
      <w:r w:rsidR="002E6758" w:rsidRPr="00702A16">
        <w:rPr>
          <w:rFonts w:cs="Arial"/>
          <w:lang w:val="en-GB"/>
        </w:rPr>
        <w:fldChar w:fldCharType="begin"/>
      </w:r>
      <w:r w:rsidR="002E6758" w:rsidRPr="00702A16">
        <w:rPr>
          <w:rFonts w:cs="Arial"/>
          <w:lang w:val="en-GB"/>
        </w:rPr>
        <w:instrText xml:space="preserve"> REF  DepOrient2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2E6758"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 xml:space="preserve">     </w:t>
      </w:r>
      <w:r w:rsidR="002E6758" w:rsidRPr="00702A16">
        <w:rPr>
          <w:rFonts w:cs="Arial"/>
          <w:lang w:val="en-GB"/>
        </w:rPr>
        <w:fldChar w:fldCharType="end"/>
      </w:r>
      <w:r w:rsidR="00283828">
        <w:rPr>
          <w:rFonts w:cs="Arial"/>
          <w:lang w:val="en-GB"/>
        </w:rPr>
        <w:t>),</w:t>
      </w:r>
      <w:r w:rsidR="000A5801" w:rsidRPr="00702A16">
        <w:rPr>
          <w:rFonts w:cs="Arial"/>
          <w:lang w:val="en-GB"/>
        </w:rPr>
        <w:t xml:space="preserve"> </w:t>
      </w:r>
      <w:r w:rsidR="002E6758" w:rsidRPr="00702A16">
        <w:rPr>
          <w:rFonts w:cs="Arial"/>
          <w:lang w:val="en-GB"/>
        </w:rPr>
        <w:fldChar w:fldCharType="begin"/>
      </w:r>
      <w:r w:rsidR="002E6758" w:rsidRPr="00702A16">
        <w:rPr>
          <w:rFonts w:cs="Arial"/>
          <w:lang w:val="en-GB"/>
        </w:rPr>
        <w:instrText xml:space="preserve"> REF  UnivOrient2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2E6758"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 xml:space="preserve">     </w:t>
      </w:r>
      <w:r w:rsidR="002E6758" w:rsidRPr="00702A16">
        <w:rPr>
          <w:rFonts w:cs="Arial"/>
          <w:lang w:val="en-GB"/>
        </w:rPr>
        <w:fldChar w:fldCharType="end"/>
      </w:r>
      <w:r w:rsidR="000A5801" w:rsidRPr="00702A16">
        <w:rPr>
          <w:rFonts w:cs="Arial"/>
          <w:lang w:val="en-GB"/>
        </w:rPr>
        <w:t xml:space="preserve">, hereby declares to accept the responsibility of supervising </w:t>
      </w:r>
      <w:r w:rsidR="000A5801" w:rsidRPr="00702A16">
        <w:rPr>
          <w:rFonts w:cs="Arial"/>
          <w:lang w:val="en-GB"/>
        </w:rPr>
        <w:fldChar w:fldCharType="begin"/>
      </w:r>
      <w:r w:rsidR="000A5801" w:rsidRPr="00702A16">
        <w:rPr>
          <w:rFonts w:cs="Arial"/>
          <w:lang w:val="en-GB"/>
        </w:rPr>
        <w:instrText xml:space="preserve"> REF Nome_Candidato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0A5801"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Name</w:t>
      </w:r>
      <w:r w:rsidR="000A5801" w:rsidRPr="00702A16">
        <w:rPr>
          <w:rFonts w:cs="Arial"/>
          <w:lang w:val="en-GB"/>
        </w:rPr>
        <w:fldChar w:fldCharType="end"/>
      </w:r>
      <w:r w:rsidR="000A5801" w:rsidRPr="00702A16">
        <w:rPr>
          <w:rFonts w:cs="Arial"/>
          <w:lang w:val="en-GB"/>
        </w:rPr>
        <w:t>, Doctoral Programme student of the School of Engineering of the University of Minho.</w:t>
      </w:r>
    </w:p>
    <w:p w14:paraId="70790F9F" w14:textId="77777777" w:rsidR="000A5801" w:rsidRPr="00702A16" w:rsidRDefault="000A5801" w:rsidP="000A5801">
      <w:pPr>
        <w:spacing w:line="360" w:lineRule="auto"/>
        <w:jc w:val="both"/>
        <w:rPr>
          <w:rFonts w:cs="Arial"/>
          <w:lang w:val="en-GB"/>
        </w:rPr>
      </w:pPr>
    </w:p>
    <w:p w14:paraId="6F594217" w14:textId="77777777" w:rsidR="000A5801" w:rsidRPr="00702A16" w:rsidRDefault="000A5801" w:rsidP="000A5801">
      <w:pPr>
        <w:spacing w:line="360" w:lineRule="auto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 xml:space="preserve">The theme of the work to be developed by the doctoral student is </w:t>
      </w: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Tema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Title of thesis</w:t>
      </w:r>
      <w:r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>. The necessary experimental conditions to the completion of the proposed plan have been already ensured.</w:t>
      </w:r>
    </w:p>
    <w:p w14:paraId="4E496BF5" w14:textId="77777777" w:rsidR="000A5801" w:rsidRPr="00702A16" w:rsidRDefault="000A5801" w:rsidP="000A5801">
      <w:pPr>
        <w:spacing w:line="360" w:lineRule="auto"/>
        <w:jc w:val="both"/>
        <w:rPr>
          <w:rFonts w:cs="Arial"/>
          <w:lang w:val="en-GB"/>
        </w:rPr>
      </w:pPr>
    </w:p>
    <w:p w14:paraId="71BF7CBA" w14:textId="77777777" w:rsidR="000A5801" w:rsidRPr="00702A16" w:rsidRDefault="000A5801" w:rsidP="000A5801">
      <w:pPr>
        <w:spacing w:line="360" w:lineRule="auto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>With my best regards,</w:t>
      </w:r>
    </w:p>
    <w:p w14:paraId="5A20ECE5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3C2CFAD0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249ECD70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7B3C0D49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49D6B449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4CCF3DA5" w14:textId="77777777" w:rsidR="00283828" w:rsidRPr="00770600" w:rsidRDefault="00283828" w:rsidP="00283828">
      <w:pPr>
        <w:jc w:val="center"/>
        <w:rPr>
          <w:rFonts w:cs="Arial"/>
          <w:lang w:val="en-GB"/>
        </w:rPr>
      </w:pPr>
      <w:r w:rsidRPr="00770600">
        <w:rPr>
          <w:rFonts w:cs="Arial"/>
          <w:lang w:val="en-GB"/>
        </w:rPr>
        <w:t>_________________________________________</w:t>
      </w:r>
    </w:p>
    <w:p w14:paraId="457CB6B6" w14:textId="77777777" w:rsidR="000A5801" w:rsidRPr="00702A16" w:rsidRDefault="00FE13AE" w:rsidP="000A5801">
      <w:pPr>
        <w:spacing w:line="360" w:lineRule="auto"/>
        <w:jc w:val="center"/>
        <w:rPr>
          <w:rFonts w:cs="Arial"/>
          <w:lang w:val="en-GB"/>
        </w:rPr>
      </w:pP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 Orientador2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Name</w:t>
      </w:r>
      <w:r w:rsidR="00AA126B">
        <w:rPr>
          <w:rFonts w:cs="Arial"/>
          <w:noProof/>
          <w:lang w:val="en-GB"/>
        </w:rPr>
        <w:t xml:space="preserve"> Supervisor 2</w:t>
      </w:r>
      <w:r w:rsidRPr="00702A16">
        <w:rPr>
          <w:rFonts w:cs="Arial"/>
          <w:lang w:val="en-GB"/>
        </w:rPr>
        <w:fldChar w:fldCharType="end"/>
      </w:r>
    </w:p>
    <w:p w14:paraId="5C7A40CD" w14:textId="77777777" w:rsidR="000A5801" w:rsidRPr="00702A16" w:rsidRDefault="000A5801" w:rsidP="000A5801">
      <w:pPr>
        <w:spacing w:line="360" w:lineRule="auto"/>
        <w:jc w:val="center"/>
        <w:rPr>
          <w:rFonts w:cs="Arial"/>
          <w:lang w:val="en-GB"/>
        </w:rPr>
      </w:pPr>
      <w:r w:rsidRPr="00702A16">
        <w:rPr>
          <w:rFonts w:cs="Arial"/>
          <w:lang w:val="en-GB"/>
        </w:rPr>
        <w:t>(</w:t>
      </w:r>
      <w:r w:rsidR="002E6758" w:rsidRPr="00702A16">
        <w:rPr>
          <w:rFonts w:cs="Arial"/>
          <w:lang w:val="en-GB"/>
        </w:rPr>
        <w:fldChar w:fldCharType="begin"/>
      </w:r>
      <w:r w:rsidR="002E6758" w:rsidRPr="00702A16">
        <w:rPr>
          <w:rFonts w:cs="Arial"/>
          <w:lang w:val="en-GB"/>
        </w:rPr>
        <w:instrText xml:space="preserve"> REF  CategOrient2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2E6758"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Associate</w:t>
      </w:r>
      <w:r w:rsidR="00AA126B">
        <w:rPr>
          <w:rFonts w:cs="Arial"/>
          <w:noProof/>
          <w:lang w:val="en-GB"/>
        </w:rPr>
        <w:t xml:space="preserve"> Professor</w:t>
      </w:r>
      <w:r w:rsidR="002E6758" w:rsidRPr="00702A16">
        <w:rPr>
          <w:rFonts w:cs="Arial"/>
          <w:lang w:val="en-GB"/>
        </w:rPr>
        <w:fldChar w:fldCharType="end"/>
      </w:r>
      <w:r w:rsidR="00283828">
        <w:rPr>
          <w:rFonts w:cs="Arial"/>
          <w:lang w:val="en-GB"/>
        </w:rPr>
        <w:t>,</w:t>
      </w:r>
      <w:r w:rsidRPr="00702A16">
        <w:rPr>
          <w:rFonts w:cs="Arial"/>
          <w:lang w:val="en-GB"/>
        </w:rPr>
        <w:t xml:space="preserve"> </w:t>
      </w:r>
      <w:r w:rsidR="002E6758" w:rsidRPr="00702A16">
        <w:rPr>
          <w:rFonts w:cs="Arial"/>
          <w:lang w:val="en-GB"/>
        </w:rPr>
        <w:fldChar w:fldCharType="begin"/>
      </w:r>
      <w:r w:rsidR="002E6758" w:rsidRPr="00702A16">
        <w:rPr>
          <w:rFonts w:cs="Arial"/>
          <w:lang w:val="en-GB"/>
        </w:rPr>
        <w:instrText xml:space="preserve"> REF  UnivOrient2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2E6758"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 xml:space="preserve">     </w:t>
      </w:r>
      <w:r w:rsidR="002E6758"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>)</w:t>
      </w:r>
    </w:p>
    <w:p w14:paraId="5914ECC3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  <w:r w:rsidRPr="00702A16">
        <w:rPr>
          <w:rFonts w:cs="Arial"/>
          <w:lang w:val="en-GB"/>
        </w:rPr>
        <w:br w:type="page"/>
      </w:r>
    </w:p>
    <w:p w14:paraId="12CBCB16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2F3AC117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7C0E6EBC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50BB2B44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3777AB0B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04E98896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0E298FD4" w14:textId="77777777" w:rsidR="00B46404" w:rsidRPr="00702A16" w:rsidRDefault="00283828" w:rsidP="00B46404">
      <w:pPr>
        <w:ind w:left="283" w:firstLine="720"/>
        <w:rPr>
          <w:rFonts w:cs="Arial"/>
          <w:lang w:val="en-GB"/>
        </w:rPr>
      </w:pPr>
      <w:r>
        <w:rPr>
          <w:rFonts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149E26" wp14:editId="560417A2">
                <wp:simplePos x="0" y="0"/>
                <wp:positionH relativeFrom="column">
                  <wp:posOffset>-222885</wp:posOffset>
                </wp:positionH>
                <wp:positionV relativeFrom="paragraph">
                  <wp:posOffset>187960</wp:posOffset>
                </wp:positionV>
                <wp:extent cx="2400300" cy="488950"/>
                <wp:effectExtent l="0" t="0" r="0" b="0"/>
                <wp:wrapNone/>
                <wp:docPr id="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76090F" w14:textId="77777777" w:rsidR="00D02337" w:rsidRPr="0004555F" w:rsidRDefault="00D02337" w:rsidP="00B46404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  <w:sz w:val="22"/>
                                <w:lang w:val="en-GB"/>
                              </w:rPr>
                            </w:pPr>
                            <w:r w:rsidRPr="0004555F"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  <w:t>Acceptance of Scientific Supervisor</w:t>
                            </w:r>
                            <w:r w:rsidRPr="0004555F">
                              <w:rPr>
                                <w:rFonts w:cs="Arial"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04555F"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  <w:t>(3)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149E26" id="Rectangle 31" o:spid="_x0000_s1028" style="position:absolute;left:0;text-align:left;margin-left:-17.55pt;margin-top:14.8pt;width:189pt;height:3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" filled="f" stroked="f" strokeweight=".5pt">
                <v:textbox inset="1pt,1pt,1pt,1pt">
                  <w:txbxContent>
                    <w:p w14:paraId="2876090F" w14:textId="77777777" w:rsidR="00D02337" w:rsidRPr="0004555F" w:rsidRDefault="00D02337" w:rsidP="00B46404">
                      <w:pPr>
                        <w:jc w:val="center"/>
                        <w:rPr>
                          <w:b/>
                          <w:i/>
                          <w:color w:val="808080"/>
                          <w:sz w:val="22"/>
                          <w:lang w:val="en-GB"/>
                        </w:rPr>
                      </w:pPr>
                      <w:r w:rsidRPr="0004555F"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  <w:t>Acceptance of Scientific Supervisor</w:t>
                      </w:r>
                      <w:r w:rsidRPr="0004555F">
                        <w:rPr>
                          <w:rFonts w:cs="Arial"/>
                          <w:sz w:val="22"/>
                          <w:lang w:val="en-GB"/>
                        </w:rPr>
                        <w:t xml:space="preserve"> </w:t>
                      </w:r>
                      <w:r w:rsidRPr="0004555F"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  <w:t>(3)</w:t>
                      </w:r>
                    </w:p>
                  </w:txbxContent>
                </v:textbox>
              </v:rect>
            </w:pict>
          </mc:Fallback>
        </mc:AlternateContent>
      </w:r>
    </w:p>
    <w:p w14:paraId="6B7F675E" w14:textId="77777777" w:rsidR="00D359C1" w:rsidRPr="00702A16" w:rsidRDefault="00D359C1" w:rsidP="00D359C1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Dear Sir</w:t>
      </w:r>
    </w:p>
    <w:p w14:paraId="11AD7990" w14:textId="77777777" w:rsidR="00D359C1" w:rsidRPr="00560E2B" w:rsidRDefault="00D359C1" w:rsidP="00D359C1">
      <w:pPr>
        <w:ind w:left="283" w:firstLine="5104"/>
        <w:rPr>
          <w:rFonts w:cs="Arial"/>
          <w:lang w:val="en-US"/>
        </w:rPr>
      </w:pPr>
      <w:r w:rsidRPr="00560E2B">
        <w:rPr>
          <w:rFonts w:cs="Arial"/>
          <w:lang w:val="en-US"/>
        </w:rPr>
        <w:t>President of the Scientific Council</w:t>
      </w:r>
    </w:p>
    <w:p w14:paraId="471D38E4" w14:textId="77777777" w:rsidR="00B46404" w:rsidRPr="003D5321" w:rsidRDefault="00B46404" w:rsidP="00B46404">
      <w:pPr>
        <w:ind w:left="283" w:firstLine="5104"/>
        <w:rPr>
          <w:rFonts w:cs="Arial"/>
        </w:rPr>
      </w:pPr>
      <w:r w:rsidRPr="003D5321">
        <w:rPr>
          <w:rFonts w:cs="Arial"/>
        </w:rPr>
        <w:t>Escola de Engenharia</w:t>
      </w:r>
    </w:p>
    <w:p w14:paraId="471C69C8" w14:textId="77777777" w:rsidR="00B46404" w:rsidRPr="003D5321" w:rsidRDefault="00B46404" w:rsidP="00B46404">
      <w:pPr>
        <w:ind w:left="283" w:firstLine="5104"/>
        <w:rPr>
          <w:rFonts w:cs="Arial"/>
        </w:rPr>
      </w:pPr>
      <w:r w:rsidRPr="003D5321">
        <w:rPr>
          <w:rFonts w:cs="Arial"/>
        </w:rPr>
        <w:t>Universidade do Minho</w:t>
      </w:r>
    </w:p>
    <w:p w14:paraId="2812E72A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Campus de Azurém</w:t>
      </w:r>
    </w:p>
    <w:p w14:paraId="783AF100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  <w:r w:rsidRPr="00702A16">
        <w:rPr>
          <w:rFonts w:cs="Arial"/>
          <w:lang w:val="en-GB"/>
        </w:rPr>
        <w:t>4800-058 Guimarães</w:t>
      </w:r>
    </w:p>
    <w:p w14:paraId="083C766E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</w:p>
    <w:p w14:paraId="1297FCF5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</w:p>
    <w:p w14:paraId="6BCFEFCF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</w:p>
    <w:p w14:paraId="232FC9DE" w14:textId="77777777" w:rsidR="00B46404" w:rsidRPr="00702A16" w:rsidRDefault="00B46404" w:rsidP="00B46404">
      <w:pPr>
        <w:ind w:left="283" w:firstLine="5104"/>
        <w:rPr>
          <w:rFonts w:cs="Arial"/>
          <w:lang w:val="en-GB"/>
        </w:rPr>
      </w:pPr>
    </w:p>
    <w:p w14:paraId="7B601240" w14:textId="77777777" w:rsidR="00B46404" w:rsidRPr="00702A16" w:rsidRDefault="00B46404" w:rsidP="00B46404">
      <w:pPr>
        <w:ind w:left="283" w:firstLine="5104"/>
        <w:jc w:val="right"/>
        <w:rPr>
          <w:rFonts w:cs="Arial"/>
          <w:lang w:val="en-GB"/>
        </w:rPr>
      </w:pP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diareq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day</w:t>
      </w:r>
      <w:r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 xml:space="preserve"> </w:t>
      </w: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mesreq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 w:rsidRPr="00AA126B">
        <w:rPr>
          <w:lang w:val="en-GB"/>
        </w:rPr>
        <w:t>January</w:t>
      </w:r>
      <w:r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 xml:space="preserve"> </w:t>
      </w: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anoreq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year</w:t>
      </w:r>
      <w:r w:rsidRPr="00702A16">
        <w:rPr>
          <w:rFonts w:cs="Arial"/>
          <w:lang w:val="en-GB"/>
        </w:rPr>
        <w:fldChar w:fldCharType="end"/>
      </w:r>
    </w:p>
    <w:p w14:paraId="2FA921D4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0683902B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003E8669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79B713E0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7F827F3E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4C587A50" w14:textId="77777777" w:rsidR="00B46404" w:rsidRPr="00702A16" w:rsidRDefault="00B46404" w:rsidP="00B46404">
      <w:pPr>
        <w:ind w:left="283" w:firstLine="720"/>
        <w:rPr>
          <w:rFonts w:cs="Arial"/>
          <w:lang w:val="en-GB"/>
        </w:rPr>
      </w:pPr>
    </w:p>
    <w:p w14:paraId="79593496" w14:textId="77777777" w:rsidR="000A5801" w:rsidRPr="00702A16" w:rsidRDefault="000F56CE" w:rsidP="000A5801">
      <w:pPr>
        <w:spacing w:line="360" w:lineRule="auto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 Orientador3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Name</w:t>
      </w:r>
      <w:r w:rsidR="00AA126B">
        <w:rPr>
          <w:rFonts w:cs="Arial"/>
          <w:noProof/>
          <w:lang w:val="en-GB"/>
        </w:rPr>
        <w:t xml:space="preserve"> Supervisor 3</w:t>
      </w:r>
      <w:r w:rsidRPr="00702A16">
        <w:rPr>
          <w:rFonts w:cs="Arial"/>
          <w:lang w:val="en-GB"/>
        </w:rPr>
        <w:fldChar w:fldCharType="end"/>
      </w:r>
      <w:r w:rsidR="000A5801" w:rsidRPr="00702A16">
        <w:rPr>
          <w:rFonts w:cs="Arial"/>
          <w:lang w:val="en-GB"/>
        </w:rPr>
        <w:t xml:space="preserve">, </w:t>
      </w:r>
      <w:r w:rsidR="009C38E3">
        <w:rPr>
          <w:rFonts w:cs="Arial"/>
          <w:lang w:val="en-GB"/>
        </w:rPr>
        <w:fldChar w:fldCharType="begin"/>
      </w:r>
      <w:r w:rsidR="009C38E3">
        <w:rPr>
          <w:rFonts w:cs="Arial"/>
          <w:lang w:val="en-GB"/>
        </w:rPr>
        <w:instrText xml:space="preserve"> REF  CategOrient3  \* MERGEFORMAT </w:instrText>
      </w:r>
      <w:r w:rsidR="009C38E3">
        <w:rPr>
          <w:rFonts w:cs="Arial"/>
          <w:lang w:val="en-GB"/>
        </w:rPr>
        <w:fldChar w:fldCharType="separate"/>
      </w:r>
      <w:r w:rsidR="00AA126B">
        <w:rPr>
          <w:rFonts w:cs="Arial"/>
          <w:noProof/>
          <w:lang w:val="en-GB"/>
        </w:rPr>
        <w:t xml:space="preserve">     </w:t>
      </w:r>
      <w:r w:rsidR="009C38E3">
        <w:rPr>
          <w:rFonts w:cs="Arial"/>
          <w:lang w:val="en-GB"/>
        </w:rPr>
        <w:fldChar w:fldCharType="end"/>
      </w:r>
      <w:r w:rsidR="002E6758" w:rsidRPr="00702A16">
        <w:rPr>
          <w:rFonts w:cs="Arial"/>
          <w:lang w:val="en-GB"/>
        </w:rPr>
        <w:t xml:space="preserve"> </w:t>
      </w:r>
      <w:r w:rsidR="00283828">
        <w:rPr>
          <w:rFonts w:cs="Arial"/>
          <w:lang w:val="en-GB"/>
        </w:rPr>
        <w:t>(</w:t>
      </w:r>
      <w:r w:rsidR="009C38E3">
        <w:rPr>
          <w:rFonts w:cs="Arial"/>
          <w:lang w:val="en-GB"/>
        </w:rPr>
        <w:fldChar w:fldCharType="begin"/>
      </w:r>
      <w:r w:rsidR="009C38E3">
        <w:rPr>
          <w:rFonts w:cs="Arial"/>
          <w:lang w:val="en-GB"/>
        </w:rPr>
        <w:instrText xml:space="preserve"> REF  DepOrient3  \* MERGEFORMAT </w:instrText>
      </w:r>
      <w:r w:rsidR="009C38E3">
        <w:rPr>
          <w:rFonts w:cs="Arial"/>
          <w:lang w:val="en-GB"/>
        </w:rPr>
        <w:fldChar w:fldCharType="separate"/>
      </w:r>
      <w:r w:rsidR="00AA126B">
        <w:rPr>
          <w:rFonts w:cs="Arial"/>
          <w:noProof/>
          <w:lang w:val="en-GB"/>
        </w:rPr>
        <w:t xml:space="preserve">     </w:t>
      </w:r>
      <w:r w:rsidR="009C38E3">
        <w:rPr>
          <w:rFonts w:cs="Arial"/>
          <w:lang w:val="en-GB"/>
        </w:rPr>
        <w:fldChar w:fldCharType="end"/>
      </w:r>
      <w:r w:rsidR="00283828">
        <w:rPr>
          <w:rFonts w:cs="Arial"/>
          <w:lang w:val="en-GB"/>
        </w:rPr>
        <w:t>),</w:t>
      </w:r>
      <w:r w:rsidR="002E6758" w:rsidRPr="00702A16">
        <w:rPr>
          <w:rFonts w:cs="Arial"/>
          <w:lang w:val="en-GB"/>
        </w:rPr>
        <w:t xml:space="preserve"> </w:t>
      </w:r>
      <w:r w:rsidR="002E6758" w:rsidRPr="00702A16">
        <w:rPr>
          <w:rFonts w:cs="Arial"/>
          <w:lang w:val="en-GB"/>
        </w:rPr>
        <w:fldChar w:fldCharType="begin"/>
      </w:r>
      <w:r w:rsidR="002E6758" w:rsidRPr="00702A16">
        <w:rPr>
          <w:rFonts w:cs="Arial"/>
          <w:lang w:val="en-GB"/>
        </w:rPr>
        <w:instrText xml:space="preserve"> REF  UnivOrient3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2E6758"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 xml:space="preserve">     </w:t>
      </w:r>
      <w:r w:rsidR="002E6758" w:rsidRPr="00702A16">
        <w:rPr>
          <w:rFonts w:cs="Arial"/>
          <w:lang w:val="en-GB"/>
        </w:rPr>
        <w:fldChar w:fldCharType="end"/>
      </w:r>
      <w:r w:rsidR="000A5801" w:rsidRPr="00702A16">
        <w:rPr>
          <w:rFonts w:cs="Arial"/>
          <w:lang w:val="en-GB"/>
        </w:rPr>
        <w:t xml:space="preserve">, hereby declares to accept the responsibility of supervising </w:t>
      </w:r>
      <w:r w:rsidR="000A5801" w:rsidRPr="00702A16">
        <w:rPr>
          <w:rFonts w:cs="Arial"/>
          <w:lang w:val="en-GB"/>
        </w:rPr>
        <w:fldChar w:fldCharType="begin"/>
      </w:r>
      <w:r w:rsidR="000A5801" w:rsidRPr="00702A16">
        <w:rPr>
          <w:rFonts w:cs="Arial"/>
          <w:lang w:val="en-GB"/>
        </w:rPr>
        <w:instrText xml:space="preserve"> REF Nome_Candidato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0A5801"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Name</w:t>
      </w:r>
      <w:r w:rsidR="000A5801" w:rsidRPr="00702A16">
        <w:rPr>
          <w:rFonts w:cs="Arial"/>
          <w:lang w:val="en-GB"/>
        </w:rPr>
        <w:fldChar w:fldCharType="end"/>
      </w:r>
      <w:r w:rsidR="000A5801" w:rsidRPr="00702A16">
        <w:rPr>
          <w:rFonts w:cs="Arial"/>
          <w:lang w:val="en-GB"/>
        </w:rPr>
        <w:t>, Doctoral Programme student of the School of Engineering of the University of Minho.</w:t>
      </w:r>
    </w:p>
    <w:p w14:paraId="6E43636A" w14:textId="77777777" w:rsidR="000A5801" w:rsidRPr="00702A16" w:rsidRDefault="000A5801" w:rsidP="000A5801">
      <w:pPr>
        <w:spacing w:line="360" w:lineRule="auto"/>
        <w:jc w:val="both"/>
        <w:rPr>
          <w:rFonts w:cs="Arial"/>
          <w:lang w:val="en-GB"/>
        </w:rPr>
      </w:pPr>
    </w:p>
    <w:p w14:paraId="2A49BC57" w14:textId="77777777" w:rsidR="000A5801" w:rsidRPr="00702A16" w:rsidRDefault="000A5801" w:rsidP="000A5801">
      <w:pPr>
        <w:spacing w:line="360" w:lineRule="auto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 xml:space="preserve">The theme of the work to be developed by the doctoral student is </w:t>
      </w: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Tema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Title of thesis</w:t>
      </w:r>
      <w:r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>. The necessary experimental conditions to the completion of the proposed plan have been already ensured.</w:t>
      </w:r>
    </w:p>
    <w:p w14:paraId="69CB1F8F" w14:textId="77777777" w:rsidR="000A5801" w:rsidRPr="00702A16" w:rsidRDefault="000A5801" w:rsidP="000A5801">
      <w:pPr>
        <w:spacing w:line="360" w:lineRule="auto"/>
        <w:jc w:val="both"/>
        <w:rPr>
          <w:rFonts w:cs="Arial"/>
          <w:lang w:val="en-GB"/>
        </w:rPr>
      </w:pPr>
    </w:p>
    <w:p w14:paraId="30869581" w14:textId="77777777" w:rsidR="000A5801" w:rsidRPr="00702A16" w:rsidRDefault="000A5801" w:rsidP="000A5801">
      <w:pPr>
        <w:spacing w:line="360" w:lineRule="auto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>With my best regards,</w:t>
      </w:r>
    </w:p>
    <w:p w14:paraId="36224690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5BF9CDD7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195A8E8B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421B3161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284229A3" w14:textId="77777777" w:rsidR="00283828" w:rsidRPr="00770600" w:rsidRDefault="00283828" w:rsidP="00283828">
      <w:pPr>
        <w:spacing w:line="360" w:lineRule="auto"/>
        <w:jc w:val="both"/>
        <w:rPr>
          <w:rFonts w:cs="Arial"/>
          <w:lang w:val="en-GB"/>
        </w:rPr>
      </w:pPr>
    </w:p>
    <w:p w14:paraId="0D440C10" w14:textId="77777777" w:rsidR="00283828" w:rsidRPr="00770600" w:rsidRDefault="00283828" w:rsidP="00283828">
      <w:pPr>
        <w:jc w:val="center"/>
        <w:rPr>
          <w:rFonts w:cs="Arial"/>
          <w:lang w:val="en-GB"/>
        </w:rPr>
      </w:pPr>
      <w:r w:rsidRPr="00770600">
        <w:rPr>
          <w:rFonts w:cs="Arial"/>
          <w:lang w:val="en-GB"/>
        </w:rPr>
        <w:t>_________________________________________</w:t>
      </w:r>
    </w:p>
    <w:p w14:paraId="068F7DFC" w14:textId="77777777" w:rsidR="000A5801" w:rsidRPr="00702A16" w:rsidRDefault="00FE13AE" w:rsidP="000A5801">
      <w:pPr>
        <w:spacing w:line="360" w:lineRule="auto"/>
        <w:jc w:val="center"/>
        <w:rPr>
          <w:rFonts w:cs="Arial"/>
          <w:lang w:val="en-GB"/>
        </w:rPr>
      </w:pP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 Orientador3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>Name</w:t>
      </w:r>
      <w:r w:rsidR="00AA126B">
        <w:rPr>
          <w:rFonts w:cs="Arial"/>
          <w:noProof/>
          <w:lang w:val="en-GB"/>
        </w:rPr>
        <w:t xml:space="preserve"> Supervisor 3</w:t>
      </w:r>
      <w:r w:rsidRPr="00702A16">
        <w:rPr>
          <w:rFonts w:cs="Arial"/>
          <w:lang w:val="en-GB"/>
        </w:rPr>
        <w:fldChar w:fldCharType="end"/>
      </w:r>
    </w:p>
    <w:p w14:paraId="49E0DA8D" w14:textId="77777777" w:rsidR="000A5801" w:rsidRPr="00702A16" w:rsidRDefault="000A5801" w:rsidP="000A5801">
      <w:pPr>
        <w:spacing w:line="360" w:lineRule="auto"/>
        <w:jc w:val="center"/>
        <w:rPr>
          <w:rFonts w:cs="Arial"/>
          <w:lang w:val="en-GB"/>
        </w:rPr>
      </w:pPr>
      <w:r w:rsidRPr="00702A16">
        <w:rPr>
          <w:rFonts w:cs="Arial"/>
          <w:lang w:val="en-GB"/>
        </w:rPr>
        <w:t>(</w:t>
      </w:r>
      <w:r w:rsidR="002E6758" w:rsidRPr="00702A16">
        <w:rPr>
          <w:rFonts w:cs="Arial"/>
          <w:lang w:val="en-GB"/>
        </w:rPr>
        <w:fldChar w:fldCharType="begin"/>
      </w:r>
      <w:r w:rsidR="002E6758" w:rsidRPr="00702A16">
        <w:rPr>
          <w:rFonts w:cs="Arial"/>
          <w:lang w:val="en-GB"/>
        </w:rPr>
        <w:instrText xml:space="preserve"> REF  CategOrient3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2E6758"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 xml:space="preserve">     </w:t>
      </w:r>
      <w:r w:rsidR="002E6758" w:rsidRPr="00702A16">
        <w:rPr>
          <w:rFonts w:cs="Arial"/>
          <w:lang w:val="en-GB"/>
        </w:rPr>
        <w:fldChar w:fldCharType="end"/>
      </w:r>
      <w:r w:rsidR="00283828">
        <w:rPr>
          <w:rFonts w:cs="Arial"/>
          <w:lang w:val="en-GB"/>
        </w:rPr>
        <w:t>,</w:t>
      </w:r>
      <w:r w:rsidRPr="00702A16">
        <w:rPr>
          <w:rFonts w:cs="Arial"/>
          <w:lang w:val="en-GB"/>
        </w:rPr>
        <w:t xml:space="preserve"> </w:t>
      </w:r>
      <w:r w:rsidR="002E6758" w:rsidRPr="00702A16">
        <w:rPr>
          <w:rFonts w:cs="Arial"/>
          <w:lang w:val="en-GB"/>
        </w:rPr>
        <w:fldChar w:fldCharType="begin"/>
      </w:r>
      <w:r w:rsidR="002E6758" w:rsidRPr="00702A16">
        <w:rPr>
          <w:rFonts w:cs="Arial"/>
          <w:lang w:val="en-GB"/>
        </w:rPr>
        <w:instrText xml:space="preserve"> REF  UnivOrient3 </w:instrText>
      </w:r>
      <w:r w:rsidR="00771A0F" w:rsidRPr="00702A16">
        <w:rPr>
          <w:rFonts w:cs="Arial"/>
          <w:lang w:val="en-GB"/>
        </w:rPr>
        <w:instrText xml:space="preserve"> \* MERGEFORMAT </w:instrText>
      </w:r>
      <w:r w:rsidR="002E6758" w:rsidRPr="00702A16">
        <w:rPr>
          <w:rFonts w:cs="Arial"/>
          <w:lang w:val="en-GB"/>
        </w:rPr>
        <w:fldChar w:fldCharType="separate"/>
      </w:r>
      <w:r w:rsidR="00AA126B">
        <w:rPr>
          <w:rFonts w:cs="Arial"/>
          <w:lang w:val="en-GB"/>
        </w:rPr>
        <w:t xml:space="preserve">     </w:t>
      </w:r>
      <w:r w:rsidR="002E6758" w:rsidRPr="00702A16">
        <w:rPr>
          <w:rFonts w:cs="Arial"/>
          <w:lang w:val="en-GB"/>
        </w:rPr>
        <w:fldChar w:fldCharType="end"/>
      </w:r>
      <w:r w:rsidRPr="00702A16">
        <w:rPr>
          <w:rFonts w:cs="Arial"/>
          <w:lang w:val="en-GB"/>
        </w:rPr>
        <w:t>)</w:t>
      </w:r>
    </w:p>
    <w:p w14:paraId="522D414B" w14:textId="77777777" w:rsidR="007727DA" w:rsidRPr="00702A16" w:rsidRDefault="007727DA" w:rsidP="00383554">
      <w:pPr>
        <w:ind w:left="2268"/>
        <w:rPr>
          <w:rFonts w:cs="Arial"/>
          <w:lang w:val="en-GB"/>
        </w:rPr>
      </w:pPr>
      <w:r w:rsidRPr="00702A16">
        <w:rPr>
          <w:rFonts w:cs="Arial"/>
          <w:lang w:val="en-GB"/>
        </w:rPr>
        <w:br w:type="page"/>
      </w:r>
    </w:p>
    <w:p w14:paraId="2D2EAD91" w14:textId="77777777" w:rsidR="00C86D5A" w:rsidRPr="00702A16" w:rsidRDefault="00C86D5A" w:rsidP="007727DA">
      <w:pPr>
        <w:rPr>
          <w:rFonts w:cs="Arial"/>
          <w:lang w:val="en-GB"/>
        </w:rPr>
      </w:pPr>
    </w:p>
    <w:p w14:paraId="72C56CEA" w14:textId="77777777" w:rsidR="007727DA" w:rsidRPr="00702A16" w:rsidRDefault="007727DA" w:rsidP="007727DA">
      <w:pPr>
        <w:rPr>
          <w:rFonts w:cs="Arial"/>
          <w:lang w:val="en-GB"/>
        </w:rPr>
      </w:pPr>
    </w:p>
    <w:p w14:paraId="1AF033AA" w14:textId="77777777" w:rsidR="007727DA" w:rsidRPr="00702A16" w:rsidRDefault="007727DA" w:rsidP="007727DA">
      <w:pPr>
        <w:rPr>
          <w:rFonts w:cs="Arial"/>
          <w:lang w:val="en-GB"/>
        </w:rPr>
      </w:pPr>
    </w:p>
    <w:p w14:paraId="0BFAAE8B" w14:textId="77777777" w:rsidR="007727DA" w:rsidRPr="00702A16" w:rsidRDefault="007727DA" w:rsidP="007727DA">
      <w:pPr>
        <w:rPr>
          <w:rFonts w:cs="Arial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"/>
        <w:gridCol w:w="4678"/>
        <w:gridCol w:w="306"/>
      </w:tblGrid>
      <w:tr w:rsidR="007727DA" w:rsidRPr="00702A16" w14:paraId="1445A7A4" w14:textId="77777777">
        <w:trPr>
          <w:cantSplit/>
        </w:trPr>
        <w:tc>
          <w:tcPr>
            <w:tcW w:w="322" w:type="dxa"/>
          </w:tcPr>
          <w:p w14:paraId="2B06BD4D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</w:t>
            </w:r>
          </w:p>
        </w:tc>
        <w:tc>
          <w:tcPr>
            <w:tcW w:w="4678" w:type="dxa"/>
          </w:tcPr>
          <w:p w14:paraId="3C98EC4B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</w:tc>
        <w:tc>
          <w:tcPr>
            <w:tcW w:w="306" w:type="dxa"/>
          </w:tcPr>
          <w:p w14:paraId="51ADD15C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</w:t>
            </w:r>
          </w:p>
        </w:tc>
      </w:tr>
      <w:tr w:rsidR="007727DA" w:rsidRPr="00702A16" w14:paraId="6FEEF339" w14:textId="77777777">
        <w:trPr>
          <w:cantSplit/>
        </w:trPr>
        <w:tc>
          <w:tcPr>
            <w:tcW w:w="322" w:type="dxa"/>
          </w:tcPr>
          <w:p w14:paraId="4F3D03A9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72C2565D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2478242D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30108586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04DF41D8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03EDBEFC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52C46FE9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</w:tc>
        <w:tc>
          <w:tcPr>
            <w:tcW w:w="4678" w:type="dxa"/>
          </w:tcPr>
          <w:p w14:paraId="5506177C" w14:textId="77777777" w:rsidR="007727DA" w:rsidRPr="00702A16" w:rsidRDefault="00B54E8D" w:rsidP="00D33394">
            <w:pPr>
              <w:framePr w:hSpace="180" w:wrap="around" w:vAnchor="text" w:hAnchor="page" w:x="5593" w:y="1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Dear Sir</w:t>
            </w:r>
          </w:p>
          <w:p w14:paraId="65BFC1B7" w14:textId="77777777" w:rsidR="00B54E8D" w:rsidRPr="00702A16" w:rsidRDefault="00B54E8D" w:rsidP="00B54E8D">
            <w:pPr>
              <w:framePr w:hSpace="180" w:wrap="around" w:vAnchor="text" w:hAnchor="page" w:x="5593" w:y="1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President of the Scientific Council</w:t>
            </w:r>
          </w:p>
          <w:p w14:paraId="0877893D" w14:textId="77777777" w:rsidR="007727DA" w:rsidRPr="003D5321" w:rsidRDefault="007727DA" w:rsidP="00D33394">
            <w:pPr>
              <w:framePr w:hSpace="180" w:wrap="around" w:vAnchor="text" w:hAnchor="page" w:x="5593" w:y="1"/>
              <w:rPr>
                <w:rFonts w:cs="Arial"/>
              </w:rPr>
            </w:pPr>
            <w:r w:rsidRPr="003D5321">
              <w:rPr>
                <w:rFonts w:cs="Arial"/>
              </w:rPr>
              <w:t>Escola de Engenharia da Universidade do Minho</w:t>
            </w:r>
          </w:p>
          <w:p w14:paraId="6CD89105" w14:textId="77777777" w:rsidR="007727DA" w:rsidRPr="00702A16" w:rsidRDefault="007727DA" w:rsidP="00D33394">
            <w:pPr>
              <w:framePr w:hSpace="180" w:wrap="around" w:vAnchor="text" w:hAnchor="page" w:x="5593" w:y="1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Campus de Azurém</w:t>
            </w:r>
          </w:p>
          <w:p w14:paraId="4B405EEF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4800-058 Guimarães</w:t>
            </w:r>
          </w:p>
        </w:tc>
        <w:tc>
          <w:tcPr>
            <w:tcW w:w="306" w:type="dxa"/>
          </w:tcPr>
          <w:p w14:paraId="7F86C2DF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</w:tc>
      </w:tr>
      <w:tr w:rsidR="007727DA" w:rsidRPr="00702A16" w14:paraId="5752EDE6" w14:textId="77777777">
        <w:trPr>
          <w:cantSplit/>
        </w:trPr>
        <w:tc>
          <w:tcPr>
            <w:tcW w:w="322" w:type="dxa"/>
          </w:tcPr>
          <w:p w14:paraId="3CF5C89E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</w:t>
            </w:r>
          </w:p>
        </w:tc>
        <w:tc>
          <w:tcPr>
            <w:tcW w:w="4678" w:type="dxa"/>
          </w:tcPr>
          <w:p w14:paraId="3C1E396E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</w:tc>
        <w:tc>
          <w:tcPr>
            <w:tcW w:w="306" w:type="dxa"/>
          </w:tcPr>
          <w:p w14:paraId="6E8DF73E" w14:textId="77777777" w:rsidR="007727DA" w:rsidRPr="00702A16" w:rsidRDefault="007727DA" w:rsidP="00D3339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</w:t>
            </w:r>
          </w:p>
        </w:tc>
      </w:tr>
    </w:tbl>
    <w:p w14:paraId="237D6B72" w14:textId="77777777" w:rsidR="007727DA" w:rsidRPr="00702A16" w:rsidRDefault="007727DA" w:rsidP="007727DA">
      <w:pPr>
        <w:rPr>
          <w:rFonts w:cs="Arial"/>
          <w:lang w:val="en-GB"/>
        </w:rPr>
      </w:pPr>
    </w:p>
    <w:p w14:paraId="1D8FB48E" w14:textId="77777777" w:rsidR="007727DA" w:rsidRPr="00702A16" w:rsidRDefault="00097303" w:rsidP="007727DA">
      <w:pPr>
        <w:rPr>
          <w:rFonts w:cs="Arial"/>
          <w:lang w:val="en-GB"/>
        </w:rPr>
      </w:pPr>
      <w:r>
        <w:rPr>
          <w:rFonts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60B7731" wp14:editId="30E88EBC">
                <wp:simplePos x="0" y="0"/>
                <wp:positionH relativeFrom="column">
                  <wp:posOffset>-242570</wp:posOffset>
                </wp:positionH>
                <wp:positionV relativeFrom="paragraph">
                  <wp:posOffset>29845</wp:posOffset>
                </wp:positionV>
                <wp:extent cx="2514600" cy="457200"/>
                <wp:effectExtent l="0" t="0" r="0" b="0"/>
                <wp:wrapNone/>
                <wp:docPr id="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6BDECB" w14:textId="77777777" w:rsidR="00D02337" w:rsidRPr="0004555F" w:rsidRDefault="00D02337" w:rsidP="007727DA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</w:pPr>
                            <w:r w:rsidRPr="0004555F"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  <w:t>Declaration from the</w:t>
                            </w:r>
                          </w:p>
                          <w:p w14:paraId="4A4EEDC2" w14:textId="77777777" w:rsidR="00D02337" w:rsidRPr="0004555F" w:rsidRDefault="00D02337" w:rsidP="007727DA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</w:pPr>
                            <w:r w:rsidRPr="0004555F"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  <w:t>Research Centre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0B7731" id="Rectangle 24" o:spid="_x0000_s1029" style="position:absolute;margin-left:-19.1pt;margin-top:2.35pt;width:198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" filled="f" stroked="f" strokeweight=".5pt">
                <v:textbox inset="1pt,1pt,1pt,1pt">
                  <w:txbxContent>
                    <w:p w14:paraId="496BDECB" w14:textId="77777777" w:rsidR="00D02337" w:rsidRPr="0004555F" w:rsidRDefault="00D02337" w:rsidP="007727DA">
                      <w:pPr>
                        <w:jc w:val="center"/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</w:pPr>
                      <w:r w:rsidRPr="0004555F"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  <w:t>Declaration from the</w:t>
                      </w:r>
                    </w:p>
                    <w:p w14:paraId="4A4EEDC2" w14:textId="77777777" w:rsidR="00D02337" w:rsidRPr="0004555F" w:rsidRDefault="00D02337" w:rsidP="007727DA">
                      <w:pPr>
                        <w:jc w:val="center"/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</w:pPr>
                      <w:r w:rsidRPr="0004555F"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  <w:t>Research Centre</w:t>
                      </w:r>
                    </w:p>
                  </w:txbxContent>
                </v:textbox>
              </v:rect>
            </w:pict>
          </mc:Fallback>
        </mc:AlternateContent>
      </w:r>
    </w:p>
    <w:p w14:paraId="2D0E71A5" w14:textId="77777777" w:rsidR="007727DA" w:rsidRPr="00702A16" w:rsidRDefault="007727DA" w:rsidP="007727DA">
      <w:pPr>
        <w:rPr>
          <w:rFonts w:cs="Arial"/>
          <w:lang w:val="en-GB"/>
        </w:rPr>
      </w:pPr>
    </w:p>
    <w:p w14:paraId="1E2A9A6A" w14:textId="77777777" w:rsidR="007727DA" w:rsidRPr="00702A16" w:rsidRDefault="007727DA" w:rsidP="007727DA">
      <w:pPr>
        <w:rPr>
          <w:rFonts w:cs="Arial"/>
          <w:lang w:val="en-GB"/>
        </w:rPr>
      </w:pPr>
    </w:p>
    <w:p w14:paraId="63729552" w14:textId="77777777" w:rsidR="007727DA" w:rsidRPr="00702A16" w:rsidRDefault="007727DA" w:rsidP="007727DA">
      <w:pPr>
        <w:rPr>
          <w:rFonts w:cs="Arial"/>
          <w:lang w:val="en-GB"/>
        </w:rPr>
      </w:pPr>
    </w:p>
    <w:p w14:paraId="3DD74933" w14:textId="77777777" w:rsidR="007727DA" w:rsidRPr="00702A16" w:rsidRDefault="007727DA" w:rsidP="007727DA">
      <w:pPr>
        <w:rPr>
          <w:rFonts w:cs="Arial"/>
          <w:lang w:val="en-GB"/>
        </w:rPr>
      </w:pPr>
    </w:p>
    <w:p w14:paraId="071FFE46" w14:textId="77777777" w:rsidR="007727DA" w:rsidRPr="00702A16" w:rsidRDefault="007727DA" w:rsidP="007727DA">
      <w:pPr>
        <w:rPr>
          <w:rFonts w:cs="Arial"/>
          <w:lang w:val="en-GB"/>
        </w:rPr>
      </w:pPr>
    </w:p>
    <w:p w14:paraId="716A879D" w14:textId="77777777" w:rsidR="007727DA" w:rsidRPr="00702A16" w:rsidRDefault="007727DA" w:rsidP="007727DA">
      <w:pPr>
        <w:rPr>
          <w:rFonts w:cs="Arial"/>
          <w:lang w:val="en-GB"/>
        </w:rPr>
      </w:pPr>
    </w:p>
    <w:p w14:paraId="1EE1771E" w14:textId="77777777" w:rsidR="007727DA" w:rsidRPr="00702A16" w:rsidRDefault="007727DA" w:rsidP="007727DA">
      <w:pPr>
        <w:rPr>
          <w:rFonts w:cs="Arial"/>
          <w:lang w:val="en-GB"/>
        </w:rPr>
      </w:pPr>
    </w:p>
    <w:p w14:paraId="4AA36EB9" w14:textId="77777777" w:rsidR="007727DA" w:rsidRPr="00702A16" w:rsidRDefault="007727DA" w:rsidP="007727DA">
      <w:pPr>
        <w:rPr>
          <w:rFonts w:cs="Arial"/>
          <w:lang w:val="en-GB"/>
        </w:rPr>
      </w:pPr>
    </w:p>
    <w:p w14:paraId="7ADB8B37" w14:textId="77777777" w:rsidR="00236316" w:rsidRPr="00702A16" w:rsidRDefault="00236316" w:rsidP="00236316">
      <w:pPr>
        <w:rPr>
          <w:rFonts w:cs="Arial"/>
          <w:lang w:val="en-GB"/>
        </w:rPr>
      </w:pPr>
    </w:p>
    <w:p w14:paraId="5378BF48" w14:textId="77777777" w:rsidR="007727DA" w:rsidRPr="00702A16" w:rsidRDefault="007727DA" w:rsidP="007727DA">
      <w:pPr>
        <w:rPr>
          <w:rFonts w:cs="Arial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8363"/>
      </w:tblGrid>
      <w:tr w:rsidR="007727DA" w:rsidRPr="00560E2B" w14:paraId="37B1D516" w14:textId="77777777">
        <w:trPr>
          <w:cantSplit/>
        </w:trPr>
        <w:tc>
          <w:tcPr>
            <w:tcW w:w="993" w:type="dxa"/>
          </w:tcPr>
          <w:p w14:paraId="5A4F0233" w14:textId="77777777" w:rsidR="007727DA" w:rsidRPr="00702A16" w:rsidRDefault="00B54E8D" w:rsidP="00D33394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Subject</w:t>
            </w:r>
            <w:r w:rsidR="007727DA" w:rsidRPr="00702A16">
              <w:rPr>
                <w:rFonts w:cs="Arial"/>
                <w:lang w:val="en-GB"/>
              </w:rPr>
              <w:t>:</w:t>
            </w:r>
          </w:p>
        </w:tc>
        <w:tc>
          <w:tcPr>
            <w:tcW w:w="8363" w:type="dxa"/>
          </w:tcPr>
          <w:p w14:paraId="24143E96" w14:textId="77777777" w:rsidR="007727DA" w:rsidRPr="00702A16" w:rsidRDefault="00AC50FB" w:rsidP="00AC50FB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Declaration of support of</w:t>
            </w:r>
            <w:r w:rsidR="00B54E8D" w:rsidRPr="00702A16">
              <w:rPr>
                <w:rFonts w:cs="Arial"/>
                <w:b/>
                <w:lang w:val="en-GB"/>
              </w:rPr>
              <w:t xml:space="preserve"> the admission request to Thesis of Doctoral Programme</w:t>
            </w:r>
          </w:p>
        </w:tc>
      </w:tr>
    </w:tbl>
    <w:p w14:paraId="3C48899B" w14:textId="77777777" w:rsidR="007727DA" w:rsidRPr="00702A16" w:rsidRDefault="007727DA" w:rsidP="007727DA">
      <w:pPr>
        <w:ind w:firstLine="567"/>
        <w:rPr>
          <w:rFonts w:cs="Arial"/>
          <w:lang w:val="en-GB"/>
        </w:rPr>
      </w:pPr>
    </w:p>
    <w:p w14:paraId="45D3C644" w14:textId="77777777" w:rsidR="007727DA" w:rsidRPr="00702A16" w:rsidRDefault="007727DA" w:rsidP="007727DA">
      <w:pPr>
        <w:ind w:left="1008" w:hanging="1008"/>
        <w:rPr>
          <w:rFonts w:cs="Arial"/>
          <w:lang w:val="en-GB"/>
        </w:rPr>
      </w:pPr>
    </w:p>
    <w:p w14:paraId="6869F911" w14:textId="77777777" w:rsidR="00B54E8D" w:rsidRDefault="00B51256" w:rsidP="00B54E8D">
      <w:pPr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fldChar w:fldCharType="begin"/>
      </w:r>
      <w:r w:rsidRPr="00702A16">
        <w:rPr>
          <w:rFonts w:cs="Arial"/>
          <w:lang w:val="en-GB"/>
        </w:rPr>
        <w:instrText xml:space="preserve"> REF  CentroInvestigacao \h  \* MERGEFORMAT </w:instrText>
      </w:r>
      <w:r w:rsidRPr="00702A16">
        <w:rPr>
          <w:rFonts w:cs="Arial"/>
          <w:lang w:val="en-GB"/>
        </w:rPr>
      </w:r>
      <w:r w:rsidRPr="00702A16">
        <w:rPr>
          <w:rFonts w:cs="Arial"/>
          <w:lang w:val="en-GB"/>
        </w:rPr>
        <w:fldChar w:fldCharType="separate"/>
      </w:r>
      <w:r w:rsidR="00AA126B" w:rsidRPr="00AA126B">
        <w:rPr>
          <w:lang w:val="en-GB"/>
        </w:rPr>
        <w:t>ALGORITMI Research Centre</w:t>
      </w:r>
      <w:r w:rsidRPr="00702A16">
        <w:rPr>
          <w:rFonts w:cs="Arial"/>
          <w:lang w:val="en-GB"/>
        </w:rPr>
        <w:fldChar w:fldCharType="end"/>
      </w:r>
      <w:r w:rsidR="007B244C" w:rsidRPr="00702A16">
        <w:rPr>
          <w:rFonts w:cs="Arial"/>
          <w:lang w:val="en-GB"/>
        </w:rPr>
        <w:t xml:space="preserve"> </w:t>
      </w:r>
      <w:r w:rsidR="00B54E8D" w:rsidRPr="00702A16">
        <w:rPr>
          <w:rFonts w:cs="Arial"/>
          <w:lang w:val="en-GB"/>
        </w:rPr>
        <w:t>supports the admission request to Thesis of Doctoral Programme</w:t>
      </w:r>
      <w:r w:rsidR="00AC50FB">
        <w:rPr>
          <w:rFonts w:cs="Arial"/>
          <w:lang w:val="en-GB"/>
        </w:rPr>
        <w:t xml:space="preserve"> of</w:t>
      </w:r>
      <w:r w:rsidR="00B54E8D" w:rsidRPr="00702A16">
        <w:rPr>
          <w:rFonts w:cs="Arial"/>
          <w:lang w:val="en-GB"/>
        </w:rPr>
        <w:t xml:space="preserve"> </w:t>
      </w:r>
      <w:r w:rsidR="007B244C" w:rsidRPr="00702A16">
        <w:rPr>
          <w:rFonts w:cs="Arial"/>
          <w:b/>
          <w:i/>
          <w:lang w:val="en-GB"/>
        </w:rPr>
        <w:fldChar w:fldCharType="begin"/>
      </w:r>
      <w:r w:rsidR="007B244C" w:rsidRPr="00702A16">
        <w:rPr>
          <w:rFonts w:cs="Arial"/>
          <w:b/>
          <w:i/>
          <w:lang w:val="en-GB"/>
        </w:rPr>
        <w:instrText xml:space="preserve"> REF Nome_Candidato \h </w:instrText>
      </w:r>
      <w:r w:rsidR="00236316" w:rsidRPr="00702A16">
        <w:rPr>
          <w:rFonts w:cs="Arial"/>
          <w:b/>
          <w:i/>
          <w:lang w:val="en-GB"/>
        </w:rPr>
        <w:instrText xml:space="preserve"> \* MERGEFORMAT </w:instrText>
      </w:r>
      <w:r w:rsidR="007B244C" w:rsidRPr="00702A16">
        <w:rPr>
          <w:rFonts w:cs="Arial"/>
          <w:b/>
          <w:i/>
          <w:lang w:val="en-GB"/>
        </w:rPr>
      </w:r>
      <w:r w:rsidR="007B244C" w:rsidRPr="00702A16">
        <w:rPr>
          <w:rFonts w:cs="Arial"/>
          <w:b/>
          <w:i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Name</w:t>
      </w:r>
      <w:r w:rsidR="007B244C" w:rsidRPr="00702A16">
        <w:rPr>
          <w:rFonts w:cs="Arial"/>
          <w:b/>
          <w:i/>
          <w:lang w:val="en-GB"/>
        </w:rPr>
        <w:fldChar w:fldCharType="end"/>
      </w:r>
      <w:r w:rsidR="007B244C" w:rsidRPr="00702A16">
        <w:rPr>
          <w:rFonts w:cs="Arial"/>
          <w:lang w:val="en-GB"/>
        </w:rPr>
        <w:t xml:space="preserve">, </w:t>
      </w:r>
      <w:r w:rsidR="00AC50FB">
        <w:rPr>
          <w:rFonts w:cs="Arial"/>
          <w:lang w:val="en-GB"/>
        </w:rPr>
        <w:t>entitled</w:t>
      </w:r>
      <w:r w:rsidR="007B244C" w:rsidRPr="00702A16">
        <w:rPr>
          <w:rFonts w:cs="Arial"/>
          <w:lang w:val="en-GB"/>
        </w:rPr>
        <w:t xml:space="preserve"> </w:t>
      </w:r>
      <w:r w:rsidR="007B244C" w:rsidRPr="00702A16">
        <w:rPr>
          <w:rFonts w:cs="Arial"/>
          <w:b/>
          <w:i/>
          <w:lang w:val="en-GB"/>
        </w:rPr>
        <w:fldChar w:fldCharType="begin"/>
      </w:r>
      <w:r w:rsidR="007B244C" w:rsidRPr="00702A16">
        <w:rPr>
          <w:rFonts w:cs="Arial"/>
          <w:b/>
          <w:i/>
          <w:lang w:val="en-GB"/>
        </w:rPr>
        <w:instrText xml:space="preserve"> REF Tema \h </w:instrText>
      </w:r>
      <w:r w:rsidR="00236316" w:rsidRPr="00702A16">
        <w:rPr>
          <w:rFonts w:cs="Arial"/>
          <w:b/>
          <w:i/>
          <w:lang w:val="en-GB"/>
        </w:rPr>
        <w:instrText xml:space="preserve"> \* MERGEFORMAT </w:instrText>
      </w:r>
      <w:r w:rsidR="007B244C" w:rsidRPr="00702A16">
        <w:rPr>
          <w:rFonts w:cs="Arial"/>
          <w:b/>
          <w:i/>
          <w:lang w:val="en-GB"/>
        </w:rPr>
      </w:r>
      <w:r w:rsidR="007B244C" w:rsidRPr="00702A16">
        <w:rPr>
          <w:rFonts w:cs="Arial"/>
          <w:b/>
          <w:i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Title of thesis</w:t>
      </w:r>
      <w:r w:rsidR="007B244C" w:rsidRPr="00702A16">
        <w:rPr>
          <w:rFonts w:cs="Arial"/>
          <w:b/>
          <w:i/>
          <w:lang w:val="en-GB"/>
        </w:rPr>
        <w:fldChar w:fldCharType="end"/>
      </w:r>
      <w:r w:rsidR="007B244C" w:rsidRPr="00702A16">
        <w:rPr>
          <w:rFonts w:cs="Arial"/>
          <w:lang w:val="en-GB"/>
        </w:rPr>
        <w:t xml:space="preserve">, </w:t>
      </w:r>
      <w:r w:rsidR="00AC50FB">
        <w:rPr>
          <w:rFonts w:cs="Arial"/>
          <w:lang w:val="en-GB"/>
        </w:rPr>
        <w:t xml:space="preserve">under the supervision indicated below, </w:t>
      </w:r>
      <w:r w:rsidR="00B54E8D" w:rsidRPr="00702A16">
        <w:rPr>
          <w:rFonts w:cs="Arial"/>
          <w:lang w:val="en-GB"/>
        </w:rPr>
        <w:t>and hereby declares that the necessary means to the completion of the proposed work plan are available.</w:t>
      </w:r>
    </w:p>
    <w:p w14:paraId="4484DD43" w14:textId="77777777" w:rsidR="00482D21" w:rsidRPr="00702A16" w:rsidRDefault="00482D21" w:rsidP="00B54E8D">
      <w:pPr>
        <w:jc w:val="both"/>
        <w:rPr>
          <w:rFonts w:cs="Arial"/>
          <w:lang w:val="en-GB"/>
        </w:rPr>
      </w:pPr>
    </w:p>
    <w:p w14:paraId="3829363F" w14:textId="77777777" w:rsidR="00AC50FB" w:rsidRPr="00702A16" w:rsidRDefault="00AC50FB" w:rsidP="00AC50FB">
      <w:pPr>
        <w:ind w:firstLine="1008"/>
        <w:jc w:val="both"/>
        <w:rPr>
          <w:rFonts w:cs="Arial"/>
          <w:lang w:val="en-GB"/>
        </w:rPr>
      </w:pPr>
    </w:p>
    <w:tbl>
      <w:tblPr>
        <w:tblW w:w="8755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31"/>
        <w:gridCol w:w="1559"/>
        <w:gridCol w:w="1985"/>
        <w:gridCol w:w="1984"/>
      </w:tblGrid>
      <w:tr w:rsidR="00AC50FB" w:rsidRPr="00702A16" w14:paraId="6A42A46D" w14:textId="77777777" w:rsidTr="00283828">
        <w:tc>
          <w:tcPr>
            <w:tcW w:w="1696" w:type="dxa"/>
            <w:tcBorders>
              <w:bottom w:val="single" w:sz="4" w:space="0" w:color="auto"/>
            </w:tcBorders>
          </w:tcPr>
          <w:p w14:paraId="2012DFBD" w14:textId="77777777" w:rsidR="00AC50FB" w:rsidRPr="00702A16" w:rsidRDefault="00AC50FB" w:rsidP="003D5321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Name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F1E08C4" w14:textId="77777777" w:rsidR="00AC50FB" w:rsidRPr="00702A16" w:rsidRDefault="00AC50FB" w:rsidP="003D5321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Category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42F609" w14:textId="77777777" w:rsidR="00AC50FB" w:rsidRPr="00702A16" w:rsidRDefault="00AC50FB" w:rsidP="003D5321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Department</w:t>
            </w:r>
            <w:r w:rsidR="00283828">
              <w:rPr>
                <w:rFonts w:cs="Arial"/>
                <w:i/>
                <w:lang w:val="en-GB"/>
              </w:rPr>
              <w:t>/ R&amp;D Centre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9E57EE7" w14:textId="77777777" w:rsidR="00AC50FB" w:rsidRPr="00702A16" w:rsidRDefault="00AC50FB" w:rsidP="003D5321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School/Faculty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4423045" w14:textId="77777777" w:rsidR="00AC50FB" w:rsidRPr="00702A16" w:rsidRDefault="00AC50FB" w:rsidP="003D5321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University</w:t>
            </w:r>
          </w:p>
        </w:tc>
      </w:tr>
      <w:tr w:rsidR="00AC50FB" w:rsidRPr="00702A16" w14:paraId="40688629" w14:textId="77777777" w:rsidTr="00283828">
        <w:tc>
          <w:tcPr>
            <w:tcW w:w="1696" w:type="dxa"/>
            <w:tcBorders>
              <w:top w:val="single" w:sz="4" w:space="0" w:color="auto"/>
            </w:tcBorders>
          </w:tcPr>
          <w:p w14:paraId="19AACFE1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b/>
                <w:i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Orientador1  \* MERGEFORMAT </w:instrText>
            </w:r>
            <w:r w:rsidRPr="00702A16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Name Supervisor</w:t>
            </w:r>
            <w:r w:rsidR="00AA126B">
              <w:rPr>
                <w:rFonts w:cs="Arial"/>
                <w:noProof/>
                <w:lang w:val="en-GB"/>
              </w:rPr>
              <w:t xml:space="preserve"> 1</w:t>
            </w:r>
            <w:r w:rsidRPr="00702A16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48F59BE4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CategOrient1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AA126B">
              <w:rPr>
                <w:rFonts w:cs="Arial"/>
                <w:lang w:val="en-GB"/>
              </w:rPr>
              <w:t>Full Professor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6A59AA" w14:textId="77777777" w:rsidR="00AC50FB" w:rsidRPr="00097303" w:rsidRDefault="006673E6" w:rsidP="003D5321">
            <w:pPr>
              <w:jc w:val="both"/>
              <w:rPr>
                <w:rFonts w:cs="Arial"/>
                <w:lang w:val="en-GB"/>
              </w:rPr>
            </w:pPr>
            <w:r w:rsidRPr="00097303">
              <w:rPr>
                <w:rFonts w:cs="Arial"/>
                <w:lang w:val="en-GB"/>
              </w:rPr>
              <w:fldChar w:fldCharType="begin"/>
            </w:r>
            <w:r w:rsidRPr="00097303">
              <w:rPr>
                <w:rFonts w:cs="Arial"/>
                <w:lang w:val="en-GB"/>
              </w:rPr>
              <w:instrText xml:space="preserve"> REF  DepOrient1  \* MERGEFORMAT </w:instrText>
            </w:r>
            <w:r w:rsidRPr="00097303">
              <w:rPr>
                <w:rFonts w:cs="Arial"/>
                <w:lang w:val="en-GB"/>
              </w:rPr>
              <w:fldChar w:fldCharType="separate"/>
            </w:r>
            <w:r w:rsidR="00AA126B" w:rsidRPr="00AA126B">
              <w:rPr>
                <w:lang w:val="en-GB"/>
              </w:rPr>
              <w:t>Department of Biological Engineering</w:t>
            </w:r>
            <w:r w:rsidRPr="00097303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7FE8E73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EscolaOrient1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School of Engineering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AB9464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UnivOrient1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702A16">
              <w:rPr>
                <w:rFonts w:cs="Arial"/>
                <w:lang w:val="en-GB"/>
              </w:rPr>
              <w:t>University of Minho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</w:tr>
      <w:tr w:rsidR="00AC50FB" w:rsidRPr="00702A16" w14:paraId="5F48E6F7" w14:textId="77777777" w:rsidTr="00283828">
        <w:tc>
          <w:tcPr>
            <w:tcW w:w="1696" w:type="dxa"/>
          </w:tcPr>
          <w:p w14:paraId="04EFB7D4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b/>
                <w:i/>
                <w:lang w:val="en-GB"/>
              </w:rPr>
              <w:fldChar w:fldCharType="begin"/>
            </w:r>
            <w:r w:rsidRPr="00702A16">
              <w:rPr>
                <w:rFonts w:cs="Arial"/>
                <w:b/>
                <w:i/>
                <w:lang w:val="en-GB"/>
              </w:rPr>
              <w:instrText xml:space="preserve"> REF  Orientador2  \* MERGEFORMAT </w:instrText>
            </w:r>
            <w:r w:rsidRPr="00702A16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Name</w:t>
            </w:r>
            <w:r w:rsidR="00AA126B">
              <w:rPr>
                <w:rFonts w:cs="Arial"/>
                <w:noProof/>
                <w:lang w:val="en-GB"/>
              </w:rPr>
              <w:t xml:space="preserve"> Supervisor 2</w:t>
            </w:r>
            <w:r w:rsidRPr="00702A16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  <w:tc>
          <w:tcPr>
            <w:tcW w:w="1531" w:type="dxa"/>
          </w:tcPr>
          <w:p w14:paraId="7B6BE6D3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CategOrient2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Associate</w:t>
            </w:r>
            <w:r w:rsidR="00AA126B">
              <w:rPr>
                <w:rFonts w:cs="Arial"/>
                <w:noProof/>
                <w:lang w:val="en-GB"/>
              </w:rPr>
              <w:t xml:space="preserve"> Professor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59" w:type="dxa"/>
          </w:tcPr>
          <w:p w14:paraId="7583304C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DepOrient2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5" w:type="dxa"/>
          </w:tcPr>
          <w:p w14:paraId="44E0D95B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EscolaOrient2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702A16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4" w:type="dxa"/>
          </w:tcPr>
          <w:p w14:paraId="00FF5ABE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UnivOrient2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</w:tr>
      <w:tr w:rsidR="00AC50FB" w:rsidRPr="00702A16" w14:paraId="11852B88" w14:textId="77777777" w:rsidTr="00283828">
        <w:tc>
          <w:tcPr>
            <w:tcW w:w="1696" w:type="dxa"/>
          </w:tcPr>
          <w:p w14:paraId="0AD17790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b/>
                <w:i/>
                <w:lang w:val="en-GB"/>
              </w:rPr>
              <w:fldChar w:fldCharType="begin"/>
            </w:r>
            <w:r w:rsidRPr="00702A16">
              <w:rPr>
                <w:rFonts w:cs="Arial"/>
                <w:b/>
                <w:i/>
                <w:lang w:val="en-GB"/>
              </w:rPr>
              <w:instrText xml:space="preserve"> REF  Orientador3  \* MERGEFORMAT </w:instrText>
            </w:r>
            <w:r w:rsidRPr="00702A16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Name</w:t>
            </w:r>
            <w:r w:rsidR="00AA126B">
              <w:rPr>
                <w:rFonts w:cs="Arial"/>
                <w:noProof/>
                <w:lang w:val="en-GB"/>
              </w:rPr>
              <w:t xml:space="preserve"> Supervisor 3</w:t>
            </w:r>
            <w:r w:rsidRPr="00702A16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  <w:tc>
          <w:tcPr>
            <w:tcW w:w="1531" w:type="dxa"/>
          </w:tcPr>
          <w:p w14:paraId="20E4887C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CategOrient3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59" w:type="dxa"/>
          </w:tcPr>
          <w:p w14:paraId="7A54C739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DepOrient3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5" w:type="dxa"/>
          </w:tcPr>
          <w:p w14:paraId="216BCF2B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EscolaOrient3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702A16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4" w:type="dxa"/>
          </w:tcPr>
          <w:p w14:paraId="3FF76908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UnivOrient3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</w:tr>
    </w:tbl>
    <w:p w14:paraId="3CE3A8CB" w14:textId="77777777" w:rsidR="00AC50FB" w:rsidRPr="00702A16" w:rsidRDefault="00AC50FB" w:rsidP="00AC50FB">
      <w:pPr>
        <w:ind w:left="1008"/>
        <w:jc w:val="both"/>
        <w:rPr>
          <w:rFonts w:cs="Arial"/>
          <w:lang w:val="en-GB"/>
        </w:rPr>
      </w:pPr>
    </w:p>
    <w:p w14:paraId="04CF49EB" w14:textId="77777777" w:rsidR="007727DA" w:rsidRPr="00702A16" w:rsidRDefault="007727DA" w:rsidP="007727DA">
      <w:pPr>
        <w:jc w:val="both"/>
        <w:rPr>
          <w:rFonts w:cs="Arial"/>
          <w:lang w:val="en-GB"/>
        </w:rPr>
      </w:pPr>
    </w:p>
    <w:p w14:paraId="1F536B81" w14:textId="77777777" w:rsidR="00383554" w:rsidRPr="00702A16" w:rsidRDefault="00383554" w:rsidP="00383554">
      <w:pPr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>Dat</w:t>
      </w:r>
      <w:r w:rsidR="00B54E8D" w:rsidRPr="00702A16">
        <w:rPr>
          <w:rFonts w:cs="Arial"/>
          <w:lang w:val="en-GB"/>
        </w:rPr>
        <w:t>e</w:t>
      </w:r>
      <w:r w:rsidRPr="00702A16">
        <w:rPr>
          <w:rFonts w:cs="Arial"/>
          <w:lang w:val="en-GB"/>
        </w:rPr>
        <w:t xml:space="preserve">: </w:t>
      </w:r>
      <w:r w:rsidR="00097303">
        <w:rPr>
          <w:rFonts w:cs="Arial"/>
        </w:rPr>
        <w:fldChar w:fldCharType="begin">
          <w:ffData>
            <w:name w:val="dia_centro"/>
            <w:enabled/>
            <w:calcOnExit/>
            <w:textInput>
              <w:default w:val="    "/>
            </w:textInput>
          </w:ffData>
        </w:fldChar>
      </w:r>
      <w:bookmarkStart w:id="34" w:name="dia_centro"/>
      <w:r w:rsidR="00097303">
        <w:rPr>
          <w:rFonts w:cs="Arial"/>
        </w:rPr>
        <w:instrText xml:space="preserve"> FORMTEXT </w:instrText>
      </w:r>
      <w:r w:rsidR="00097303">
        <w:rPr>
          <w:rFonts w:cs="Arial"/>
        </w:rPr>
      </w:r>
      <w:r w:rsidR="00097303">
        <w:rPr>
          <w:rFonts w:cs="Arial"/>
        </w:rPr>
        <w:fldChar w:fldCharType="separate"/>
      </w:r>
      <w:r w:rsidR="00097303">
        <w:rPr>
          <w:rFonts w:cs="Arial"/>
          <w:noProof/>
        </w:rPr>
        <w:t xml:space="preserve">    </w:t>
      </w:r>
      <w:r w:rsidR="00097303">
        <w:rPr>
          <w:rFonts w:cs="Arial"/>
        </w:rPr>
        <w:fldChar w:fldCharType="end"/>
      </w:r>
      <w:bookmarkEnd w:id="34"/>
      <w:r w:rsidR="00097303">
        <w:rPr>
          <w:rFonts w:cs="Arial"/>
        </w:rPr>
        <w:t xml:space="preserve"> </w:t>
      </w:r>
      <w:r w:rsidR="00097303" w:rsidRPr="00E53098">
        <w:rPr>
          <w:rFonts w:cs="Arial"/>
        </w:rPr>
        <w:t>/</w:t>
      </w:r>
      <w:r w:rsidR="00097303">
        <w:rPr>
          <w:rFonts w:cs="Arial"/>
        </w:rPr>
        <w:t xml:space="preserve"> </w:t>
      </w:r>
      <w:r w:rsidR="00097303">
        <w:rPr>
          <w:rFonts w:cs="Arial"/>
        </w:rPr>
        <w:fldChar w:fldCharType="begin">
          <w:ffData>
            <w:name w:val="dia_centro"/>
            <w:enabled/>
            <w:calcOnExit/>
            <w:textInput>
              <w:default w:val="    "/>
            </w:textInput>
          </w:ffData>
        </w:fldChar>
      </w:r>
      <w:r w:rsidR="00097303">
        <w:rPr>
          <w:rFonts w:cs="Arial"/>
        </w:rPr>
        <w:instrText xml:space="preserve"> FORMTEXT </w:instrText>
      </w:r>
      <w:r w:rsidR="00097303">
        <w:rPr>
          <w:rFonts w:cs="Arial"/>
        </w:rPr>
      </w:r>
      <w:r w:rsidR="00097303">
        <w:rPr>
          <w:rFonts w:cs="Arial"/>
        </w:rPr>
        <w:fldChar w:fldCharType="separate"/>
      </w:r>
      <w:r w:rsidR="00097303">
        <w:rPr>
          <w:rFonts w:cs="Arial"/>
          <w:noProof/>
        </w:rPr>
        <w:t xml:space="preserve">    </w:t>
      </w:r>
      <w:r w:rsidR="00097303">
        <w:rPr>
          <w:rFonts w:cs="Arial"/>
        </w:rPr>
        <w:fldChar w:fldCharType="end"/>
      </w:r>
      <w:r w:rsidR="00097303">
        <w:rPr>
          <w:rFonts w:cs="Arial"/>
        </w:rPr>
        <w:t xml:space="preserve"> </w:t>
      </w:r>
      <w:r w:rsidR="00097303" w:rsidRPr="00E53098">
        <w:rPr>
          <w:rFonts w:cs="Arial"/>
        </w:rPr>
        <w:t>/</w:t>
      </w:r>
      <w:r w:rsidR="00097303">
        <w:rPr>
          <w:rFonts w:cs="Arial"/>
        </w:rPr>
        <w:t xml:space="preserve"> </w:t>
      </w:r>
      <w:r w:rsidR="00097303">
        <w:rPr>
          <w:rFonts w:cs="Arial"/>
        </w:rPr>
        <w:fldChar w:fldCharType="begin">
          <w:ffData>
            <w:name w:val="ano_centro"/>
            <w:enabled/>
            <w:calcOnExit/>
            <w:textInput>
              <w:default w:val="        "/>
            </w:textInput>
          </w:ffData>
        </w:fldChar>
      </w:r>
      <w:bookmarkStart w:id="35" w:name="ano_centro"/>
      <w:r w:rsidR="00097303">
        <w:rPr>
          <w:rFonts w:cs="Arial"/>
        </w:rPr>
        <w:instrText xml:space="preserve"> FORMTEXT </w:instrText>
      </w:r>
      <w:r w:rsidR="00097303">
        <w:rPr>
          <w:rFonts w:cs="Arial"/>
        </w:rPr>
      </w:r>
      <w:r w:rsidR="00097303">
        <w:rPr>
          <w:rFonts w:cs="Arial"/>
        </w:rPr>
        <w:fldChar w:fldCharType="separate"/>
      </w:r>
      <w:r w:rsidR="00097303">
        <w:rPr>
          <w:rFonts w:cs="Arial"/>
          <w:noProof/>
        </w:rPr>
        <w:t xml:space="preserve">        </w:t>
      </w:r>
      <w:r w:rsidR="00097303">
        <w:rPr>
          <w:rFonts w:cs="Arial"/>
        </w:rPr>
        <w:fldChar w:fldCharType="end"/>
      </w:r>
      <w:bookmarkEnd w:id="35"/>
    </w:p>
    <w:p w14:paraId="5E4FF101" w14:textId="77777777" w:rsidR="007727DA" w:rsidRPr="00702A16" w:rsidRDefault="007727DA" w:rsidP="007727DA">
      <w:pPr>
        <w:jc w:val="both"/>
        <w:rPr>
          <w:rFonts w:cs="Arial"/>
          <w:lang w:val="en-GB"/>
        </w:rPr>
      </w:pPr>
    </w:p>
    <w:p w14:paraId="3BDD9598" w14:textId="77777777" w:rsidR="00383554" w:rsidRPr="00702A16" w:rsidRDefault="00383554" w:rsidP="007727DA">
      <w:pPr>
        <w:jc w:val="both"/>
        <w:rPr>
          <w:rFonts w:cs="Arial"/>
          <w:lang w:val="en-GB"/>
        </w:rPr>
      </w:pPr>
    </w:p>
    <w:p w14:paraId="3EC0C714" w14:textId="77777777" w:rsidR="00284A4A" w:rsidRPr="00702A16" w:rsidRDefault="00B54E8D" w:rsidP="00283828">
      <w:pPr>
        <w:jc w:val="center"/>
        <w:rPr>
          <w:rFonts w:cs="Arial"/>
          <w:lang w:val="en-GB"/>
        </w:rPr>
      </w:pPr>
      <w:r w:rsidRPr="00702A16">
        <w:rPr>
          <w:rFonts w:cs="Arial"/>
          <w:lang w:val="en-GB"/>
        </w:rPr>
        <w:t>The Director of</w:t>
      </w:r>
      <w:r w:rsidR="007727DA" w:rsidRPr="00702A16">
        <w:rPr>
          <w:rFonts w:cs="Arial"/>
          <w:lang w:val="en-GB"/>
        </w:rPr>
        <w:t xml:space="preserve"> </w:t>
      </w:r>
      <w:r w:rsidR="00B51256" w:rsidRPr="00702A16">
        <w:rPr>
          <w:rFonts w:cs="Arial"/>
          <w:lang w:val="en-GB"/>
        </w:rPr>
        <w:fldChar w:fldCharType="begin"/>
      </w:r>
      <w:r w:rsidR="00B51256" w:rsidRPr="00702A16">
        <w:rPr>
          <w:rFonts w:cs="Arial"/>
          <w:lang w:val="en-GB"/>
        </w:rPr>
        <w:instrText xml:space="preserve"> REF  CentroInvestigacao \h  \* MERGEFORMAT </w:instrText>
      </w:r>
      <w:r w:rsidR="00B51256" w:rsidRPr="00702A16">
        <w:rPr>
          <w:rFonts w:cs="Arial"/>
          <w:lang w:val="en-GB"/>
        </w:rPr>
      </w:r>
      <w:r w:rsidR="00B51256" w:rsidRPr="00702A16">
        <w:rPr>
          <w:rFonts w:cs="Arial"/>
          <w:lang w:val="en-GB"/>
        </w:rPr>
        <w:fldChar w:fldCharType="separate"/>
      </w:r>
      <w:r w:rsidR="00AA126B" w:rsidRPr="00AA126B">
        <w:rPr>
          <w:lang w:val="en-GB"/>
        </w:rPr>
        <w:t>ALGORITMI Research Centre</w:t>
      </w:r>
      <w:r w:rsidR="00B51256" w:rsidRPr="00702A16">
        <w:rPr>
          <w:rFonts w:cs="Arial"/>
          <w:lang w:val="en-GB"/>
        </w:rPr>
        <w:fldChar w:fldCharType="end"/>
      </w:r>
    </w:p>
    <w:p w14:paraId="04A22276" w14:textId="77777777" w:rsidR="00283828" w:rsidRPr="00770600" w:rsidRDefault="00283828" w:rsidP="00283828">
      <w:pPr>
        <w:jc w:val="center"/>
        <w:rPr>
          <w:rFonts w:cs="Arial"/>
          <w:lang w:val="en-GB"/>
        </w:rPr>
      </w:pPr>
    </w:p>
    <w:p w14:paraId="5B10B453" w14:textId="77777777" w:rsidR="00283828" w:rsidRPr="00770600" w:rsidRDefault="00283828" w:rsidP="00283828">
      <w:pPr>
        <w:jc w:val="center"/>
        <w:rPr>
          <w:rFonts w:cs="Arial"/>
          <w:lang w:val="en-GB"/>
        </w:rPr>
      </w:pPr>
    </w:p>
    <w:p w14:paraId="2AE2BB7B" w14:textId="77777777" w:rsidR="00283828" w:rsidRPr="00770600" w:rsidRDefault="00283828" w:rsidP="00283828">
      <w:pPr>
        <w:jc w:val="center"/>
        <w:rPr>
          <w:rFonts w:cs="Arial"/>
          <w:lang w:val="en-GB"/>
        </w:rPr>
      </w:pPr>
    </w:p>
    <w:p w14:paraId="573F23AA" w14:textId="77777777" w:rsidR="00283828" w:rsidRPr="00770600" w:rsidRDefault="00283828" w:rsidP="00283828">
      <w:pPr>
        <w:jc w:val="center"/>
        <w:rPr>
          <w:rFonts w:cs="Arial"/>
          <w:lang w:val="en-GB"/>
        </w:rPr>
      </w:pPr>
    </w:p>
    <w:p w14:paraId="2C4823A0" w14:textId="77777777" w:rsidR="00283828" w:rsidRPr="00770600" w:rsidRDefault="00283828" w:rsidP="00283828">
      <w:pPr>
        <w:jc w:val="center"/>
        <w:rPr>
          <w:rFonts w:cs="Arial"/>
          <w:lang w:val="en-GB"/>
        </w:rPr>
      </w:pPr>
    </w:p>
    <w:p w14:paraId="668B760F" w14:textId="77777777" w:rsidR="00283828" w:rsidRPr="00770600" w:rsidRDefault="00283828" w:rsidP="00283828">
      <w:pPr>
        <w:jc w:val="center"/>
        <w:rPr>
          <w:rFonts w:cs="Arial"/>
          <w:lang w:val="en-GB"/>
        </w:rPr>
      </w:pPr>
    </w:p>
    <w:p w14:paraId="0F3CFB7D" w14:textId="77777777" w:rsidR="00283828" w:rsidRPr="00770600" w:rsidRDefault="00283828" w:rsidP="00283828">
      <w:pPr>
        <w:jc w:val="center"/>
        <w:rPr>
          <w:rFonts w:cs="Arial"/>
          <w:lang w:val="en-GB"/>
        </w:rPr>
      </w:pPr>
    </w:p>
    <w:p w14:paraId="31889C50" w14:textId="77777777" w:rsidR="00283828" w:rsidRPr="00770600" w:rsidRDefault="00283828" w:rsidP="00283828">
      <w:pPr>
        <w:jc w:val="center"/>
        <w:rPr>
          <w:rFonts w:cs="Arial"/>
          <w:lang w:val="en-GB"/>
        </w:rPr>
      </w:pPr>
    </w:p>
    <w:p w14:paraId="60E181DA" w14:textId="77777777" w:rsidR="00283828" w:rsidRPr="00E53098" w:rsidRDefault="00283828" w:rsidP="00283828">
      <w:pPr>
        <w:jc w:val="center"/>
        <w:rPr>
          <w:rFonts w:cs="Arial"/>
        </w:rPr>
      </w:pPr>
      <w:r>
        <w:rPr>
          <w:rFonts w:cs="Arial"/>
        </w:rPr>
        <w:t>_________________________________________</w:t>
      </w:r>
    </w:p>
    <w:p w14:paraId="463F6B66" w14:textId="77777777" w:rsidR="00AC50FB" w:rsidRPr="00702A16" w:rsidRDefault="00AC50FB" w:rsidP="00AC50FB">
      <w:pPr>
        <w:spacing w:line="360" w:lineRule="auto"/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br w:type="page"/>
      </w:r>
    </w:p>
    <w:p w14:paraId="0A0814C7" w14:textId="77777777" w:rsidR="00AC50FB" w:rsidRPr="00702A16" w:rsidRDefault="00AC50FB" w:rsidP="00AC50FB">
      <w:pPr>
        <w:rPr>
          <w:rFonts w:cs="Arial"/>
          <w:lang w:val="en-GB"/>
        </w:rPr>
      </w:pPr>
    </w:p>
    <w:p w14:paraId="7311DF45" w14:textId="77777777" w:rsidR="00AC50FB" w:rsidRPr="00702A16" w:rsidRDefault="00AC50FB" w:rsidP="00AC50FB">
      <w:pPr>
        <w:rPr>
          <w:rFonts w:cs="Arial"/>
          <w:lang w:val="en-GB"/>
        </w:rPr>
      </w:pPr>
    </w:p>
    <w:p w14:paraId="0FAF5720" w14:textId="77777777" w:rsidR="00AC50FB" w:rsidRPr="00702A16" w:rsidRDefault="00097303" w:rsidP="00AC50FB">
      <w:pPr>
        <w:rPr>
          <w:rFonts w:cs="Arial"/>
          <w:lang w:val="en-GB"/>
        </w:rPr>
      </w:pPr>
      <w:r>
        <w:rPr>
          <w:rFonts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4B8868E" wp14:editId="160EE1A3">
                <wp:simplePos x="0" y="0"/>
                <wp:positionH relativeFrom="column">
                  <wp:posOffset>-242570</wp:posOffset>
                </wp:positionH>
                <wp:positionV relativeFrom="paragraph">
                  <wp:posOffset>200660</wp:posOffset>
                </wp:positionV>
                <wp:extent cx="2514600" cy="734060"/>
                <wp:effectExtent l="0" t="0" r="0" b="0"/>
                <wp:wrapNone/>
                <wp:docPr id="3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34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D427B" w14:textId="77777777" w:rsidR="00D02337" w:rsidRPr="003D5321" w:rsidRDefault="00D02337" w:rsidP="00AC50FB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</w:pPr>
                            <w:r w:rsidRPr="00AC50FB">
                              <w:rPr>
                                <w:b/>
                                <w:i/>
                                <w:color w:val="808080"/>
                                <w:sz w:val="28"/>
                                <w:lang w:val="en-US"/>
                              </w:rPr>
                              <w:t xml:space="preserve">Declaration from the Steering Committee of the </w:t>
                            </w:r>
                            <w:r w:rsidRPr="003D5321">
                              <w:rPr>
                                <w:b/>
                                <w:i/>
                                <w:color w:val="808080"/>
                                <w:sz w:val="28"/>
                                <w:lang w:val="en-GB"/>
                              </w:rPr>
                              <w:t>Doctoral Programme</w:t>
                            </w:r>
                          </w:p>
                          <w:p w14:paraId="060C1B6A" w14:textId="77777777" w:rsidR="00D02337" w:rsidRPr="00AC50FB" w:rsidRDefault="00D02337" w:rsidP="00AC50FB">
                            <w:pPr>
                              <w:rPr>
                                <w:sz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8868E" id="Rectangle 38" o:spid="_x0000_s1030" style="position:absolute;margin-left:-19.1pt;margin-top:15.8pt;width:198pt;height:57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" filled="f" stroked="f" strokeweight=".5pt">
                <v:textbox inset="1pt,1pt,1pt,1pt">
                  <w:txbxContent>
                    <w:p w14:paraId="229D427B" w14:textId="77777777" w:rsidR="00D02337" w:rsidRPr="003D5321" w:rsidRDefault="00D02337" w:rsidP="00AC50FB">
                      <w:pPr>
                        <w:jc w:val="center"/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</w:pPr>
                      <w:r w:rsidRPr="00AC50FB">
                        <w:rPr>
                          <w:b/>
                          <w:i/>
                          <w:color w:val="808080"/>
                          <w:sz w:val="28"/>
                          <w:lang w:val="en-US"/>
                        </w:rPr>
                        <w:t xml:space="preserve">Declaration from the Steering Committee of the </w:t>
                      </w:r>
                      <w:r w:rsidRPr="003D5321">
                        <w:rPr>
                          <w:b/>
                          <w:i/>
                          <w:color w:val="808080"/>
                          <w:sz w:val="28"/>
                          <w:lang w:val="en-GB"/>
                        </w:rPr>
                        <w:t>Doctoral Programme</w:t>
                      </w:r>
                    </w:p>
                    <w:p w14:paraId="060C1B6A" w14:textId="77777777" w:rsidR="00D02337" w:rsidRPr="00AC50FB" w:rsidRDefault="00D02337" w:rsidP="00AC50FB">
                      <w:pPr>
                        <w:rPr>
                          <w:sz w:val="22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"/>
        <w:gridCol w:w="4678"/>
        <w:gridCol w:w="306"/>
      </w:tblGrid>
      <w:tr w:rsidR="00AC50FB" w:rsidRPr="00702A16" w14:paraId="4BD7BEBC" w14:textId="77777777" w:rsidTr="003D5321">
        <w:trPr>
          <w:cantSplit/>
        </w:trPr>
        <w:tc>
          <w:tcPr>
            <w:tcW w:w="322" w:type="dxa"/>
          </w:tcPr>
          <w:p w14:paraId="54AE203E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</w:t>
            </w:r>
          </w:p>
        </w:tc>
        <w:tc>
          <w:tcPr>
            <w:tcW w:w="4678" w:type="dxa"/>
          </w:tcPr>
          <w:p w14:paraId="3717DE83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</w:tc>
        <w:tc>
          <w:tcPr>
            <w:tcW w:w="306" w:type="dxa"/>
          </w:tcPr>
          <w:p w14:paraId="29C02853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</w:t>
            </w:r>
          </w:p>
        </w:tc>
      </w:tr>
      <w:tr w:rsidR="00AC50FB" w:rsidRPr="00702A16" w14:paraId="1181A9A5" w14:textId="77777777" w:rsidTr="003D5321">
        <w:trPr>
          <w:cantSplit/>
        </w:trPr>
        <w:tc>
          <w:tcPr>
            <w:tcW w:w="322" w:type="dxa"/>
          </w:tcPr>
          <w:p w14:paraId="2EBD102F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2622A568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1A304174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484BBB3C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1C5ABA33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5FA6025A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  <w:p w14:paraId="7EB53000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</w:tc>
        <w:tc>
          <w:tcPr>
            <w:tcW w:w="4678" w:type="dxa"/>
          </w:tcPr>
          <w:p w14:paraId="07FF7321" w14:textId="77777777" w:rsidR="00AC50FB" w:rsidRPr="00702A16" w:rsidRDefault="00AC50FB" w:rsidP="003D5321">
            <w:pPr>
              <w:framePr w:hSpace="180" w:wrap="around" w:vAnchor="text" w:hAnchor="page" w:x="5593" w:y="1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Dear Sir</w:t>
            </w:r>
          </w:p>
          <w:p w14:paraId="6DF067AB" w14:textId="77777777" w:rsidR="00AC50FB" w:rsidRPr="00702A16" w:rsidRDefault="00AC50FB" w:rsidP="003D5321">
            <w:pPr>
              <w:framePr w:hSpace="180" w:wrap="around" w:vAnchor="text" w:hAnchor="page" w:x="5593" w:y="1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President of the Scientific Council</w:t>
            </w:r>
          </w:p>
          <w:p w14:paraId="3AC5EB2E" w14:textId="77777777" w:rsidR="00AC50FB" w:rsidRPr="003D5321" w:rsidRDefault="00AC50FB" w:rsidP="003D5321">
            <w:pPr>
              <w:framePr w:hSpace="180" w:wrap="around" w:vAnchor="text" w:hAnchor="page" w:x="5593" w:y="1"/>
              <w:rPr>
                <w:rFonts w:cs="Arial"/>
              </w:rPr>
            </w:pPr>
            <w:r w:rsidRPr="003D5321">
              <w:rPr>
                <w:rFonts w:cs="Arial"/>
              </w:rPr>
              <w:t>Escola de Engenharia da Universidade do Minho</w:t>
            </w:r>
          </w:p>
          <w:p w14:paraId="55DC1874" w14:textId="77777777" w:rsidR="00AC50FB" w:rsidRPr="00702A16" w:rsidRDefault="00AC50FB" w:rsidP="003D5321">
            <w:pPr>
              <w:framePr w:hSpace="180" w:wrap="around" w:vAnchor="text" w:hAnchor="page" w:x="5593" w:y="1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Campus de Azurém</w:t>
            </w:r>
          </w:p>
          <w:p w14:paraId="77A304B0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4800-058 Guimarães</w:t>
            </w:r>
          </w:p>
        </w:tc>
        <w:tc>
          <w:tcPr>
            <w:tcW w:w="306" w:type="dxa"/>
          </w:tcPr>
          <w:p w14:paraId="43F7B904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</w:tc>
      </w:tr>
      <w:tr w:rsidR="00AC50FB" w:rsidRPr="00702A16" w14:paraId="44140592" w14:textId="77777777" w:rsidTr="003D5321">
        <w:trPr>
          <w:cantSplit/>
        </w:trPr>
        <w:tc>
          <w:tcPr>
            <w:tcW w:w="322" w:type="dxa"/>
          </w:tcPr>
          <w:p w14:paraId="3655D497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</w:t>
            </w:r>
          </w:p>
        </w:tc>
        <w:tc>
          <w:tcPr>
            <w:tcW w:w="4678" w:type="dxa"/>
          </w:tcPr>
          <w:p w14:paraId="15C980CC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</w:p>
        </w:tc>
        <w:tc>
          <w:tcPr>
            <w:tcW w:w="306" w:type="dxa"/>
          </w:tcPr>
          <w:p w14:paraId="6E5EC0B6" w14:textId="77777777" w:rsidR="00AC50FB" w:rsidRPr="00702A16" w:rsidRDefault="00AC50FB" w:rsidP="003D5321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</w:t>
            </w:r>
          </w:p>
        </w:tc>
      </w:tr>
    </w:tbl>
    <w:p w14:paraId="4F268AD4" w14:textId="77777777" w:rsidR="00AC50FB" w:rsidRPr="00702A16" w:rsidRDefault="00AC50FB" w:rsidP="00AC50FB">
      <w:pPr>
        <w:rPr>
          <w:rFonts w:cs="Arial"/>
          <w:lang w:val="en-GB"/>
        </w:rPr>
      </w:pPr>
    </w:p>
    <w:p w14:paraId="14A8CA39" w14:textId="77777777" w:rsidR="00AC50FB" w:rsidRPr="00702A16" w:rsidRDefault="00AC50FB" w:rsidP="00AC50FB">
      <w:pPr>
        <w:rPr>
          <w:rFonts w:cs="Arial"/>
          <w:lang w:val="en-GB"/>
        </w:rPr>
      </w:pPr>
    </w:p>
    <w:p w14:paraId="2A62B311" w14:textId="77777777" w:rsidR="00AC50FB" w:rsidRPr="00702A16" w:rsidRDefault="00AC50FB" w:rsidP="00AC50FB">
      <w:pPr>
        <w:rPr>
          <w:rFonts w:cs="Arial"/>
          <w:lang w:val="en-GB"/>
        </w:rPr>
      </w:pPr>
    </w:p>
    <w:p w14:paraId="277C5C28" w14:textId="77777777" w:rsidR="00AC50FB" w:rsidRPr="00702A16" w:rsidRDefault="00AC50FB" w:rsidP="00AC50FB">
      <w:pPr>
        <w:rPr>
          <w:rFonts w:cs="Arial"/>
          <w:lang w:val="en-GB"/>
        </w:rPr>
      </w:pPr>
    </w:p>
    <w:p w14:paraId="68E84139" w14:textId="77777777" w:rsidR="00AC50FB" w:rsidRPr="00702A16" w:rsidRDefault="00AC50FB" w:rsidP="00AC50FB">
      <w:pPr>
        <w:rPr>
          <w:rFonts w:cs="Arial"/>
          <w:lang w:val="en-GB"/>
        </w:rPr>
      </w:pPr>
    </w:p>
    <w:p w14:paraId="311B079E" w14:textId="77777777" w:rsidR="00AC50FB" w:rsidRPr="00702A16" w:rsidRDefault="00AC50FB" w:rsidP="00AC50FB">
      <w:pPr>
        <w:rPr>
          <w:rFonts w:cs="Arial"/>
          <w:lang w:val="en-GB"/>
        </w:rPr>
      </w:pPr>
    </w:p>
    <w:p w14:paraId="74FFFF0E" w14:textId="77777777" w:rsidR="00AC50FB" w:rsidRPr="00702A16" w:rsidRDefault="00AC50FB" w:rsidP="00AC50FB">
      <w:pPr>
        <w:rPr>
          <w:rFonts w:cs="Arial"/>
          <w:lang w:val="en-GB"/>
        </w:rPr>
      </w:pPr>
    </w:p>
    <w:p w14:paraId="1BE8A0F1" w14:textId="77777777" w:rsidR="00AC50FB" w:rsidRPr="00702A16" w:rsidRDefault="00AC50FB" w:rsidP="00AC50FB">
      <w:pPr>
        <w:rPr>
          <w:rFonts w:cs="Arial"/>
          <w:lang w:val="en-GB"/>
        </w:rPr>
      </w:pPr>
    </w:p>
    <w:p w14:paraId="467303E9" w14:textId="77777777" w:rsidR="00AC50FB" w:rsidRPr="00702A16" w:rsidRDefault="00AC50FB" w:rsidP="00AC50FB">
      <w:pPr>
        <w:rPr>
          <w:rFonts w:cs="Arial"/>
          <w:lang w:val="en-GB"/>
        </w:rPr>
      </w:pPr>
    </w:p>
    <w:p w14:paraId="4569CAA0" w14:textId="77777777" w:rsidR="00AC50FB" w:rsidRDefault="00AC50FB" w:rsidP="00AC50FB">
      <w:pPr>
        <w:rPr>
          <w:rFonts w:cs="Arial"/>
          <w:lang w:val="en-GB"/>
        </w:rPr>
      </w:pPr>
    </w:p>
    <w:p w14:paraId="068F32D2" w14:textId="77777777" w:rsidR="00482D21" w:rsidRPr="00702A16" w:rsidRDefault="00482D21" w:rsidP="00AC50FB">
      <w:pPr>
        <w:rPr>
          <w:rFonts w:cs="Arial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8363"/>
      </w:tblGrid>
      <w:tr w:rsidR="00AC50FB" w:rsidRPr="00560E2B" w14:paraId="5D3218E8" w14:textId="77777777" w:rsidTr="003D5321">
        <w:trPr>
          <w:cantSplit/>
        </w:trPr>
        <w:tc>
          <w:tcPr>
            <w:tcW w:w="993" w:type="dxa"/>
          </w:tcPr>
          <w:p w14:paraId="3E9D5BD6" w14:textId="77777777" w:rsidR="00AC50FB" w:rsidRPr="00702A16" w:rsidRDefault="00AC50FB" w:rsidP="003D5321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t>Subject:</w:t>
            </w:r>
          </w:p>
        </w:tc>
        <w:tc>
          <w:tcPr>
            <w:tcW w:w="8363" w:type="dxa"/>
          </w:tcPr>
          <w:p w14:paraId="35D8E767" w14:textId="77777777" w:rsidR="00AC50FB" w:rsidRPr="00702A16" w:rsidRDefault="00AC50FB" w:rsidP="00AC50FB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Declaration of support of</w:t>
            </w:r>
            <w:r w:rsidRPr="00702A16">
              <w:rPr>
                <w:rFonts w:cs="Arial"/>
                <w:b/>
                <w:lang w:val="en-GB"/>
              </w:rPr>
              <w:t xml:space="preserve"> the admission request to Thesis of Doctoral Programme</w:t>
            </w:r>
          </w:p>
        </w:tc>
      </w:tr>
      <w:tr w:rsidR="00AC50FB" w:rsidRPr="00560E2B" w14:paraId="579376E1" w14:textId="77777777" w:rsidTr="003D5321">
        <w:trPr>
          <w:cantSplit/>
        </w:trPr>
        <w:tc>
          <w:tcPr>
            <w:tcW w:w="993" w:type="dxa"/>
          </w:tcPr>
          <w:p w14:paraId="65F268DA" w14:textId="77777777" w:rsidR="00AC50FB" w:rsidRPr="00702A16" w:rsidRDefault="00AC50FB" w:rsidP="003D5321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lang w:val="en-GB"/>
              </w:rPr>
            </w:pPr>
          </w:p>
        </w:tc>
        <w:tc>
          <w:tcPr>
            <w:tcW w:w="8363" w:type="dxa"/>
          </w:tcPr>
          <w:p w14:paraId="1FAD549B" w14:textId="77777777" w:rsidR="00AC50FB" w:rsidRPr="00702A16" w:rsidRDefault="00AC50FB" w:rsidP="003D5321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  <w:lang w:val="en-GB"/>
              </w:rPr>
            </w:pPr>
          </w:p>
        </w:tc>
      </w:tr>
    </w:tbl>
    <w:p w14:paraId="4F4474E6" w14:textId="77777777" w:rsidR="00AC50FB" w:rsidRDefault="00AC50FB" w:rsidP="00AC50FB">
      <w:pPr>
        <w:ind w:left="1008" w:hanging="1008"/>
        <w:rPr>
          <w:rFonts w:cs="Arial"/>
          <w:lang w:val="en-GB"/>
        </w:rPr>
      </w:pPr>
    </w:p>
    <w:p w14:paraId="10456942" w14:textId="77777777" w:rsidR="00482D21" w:rsidRPr="00702A16" w:rsidRDefault="00482D21" w:rsidP="00AC50FB">
      <w:pPr>
        <w:ind w:left="1008" w:hanging="1008"/>
        <w:rPr>
          <w:rFonts w:cs="Arial"/>
          <w:lang w:val="en-GB"/>
        </w:rPr>
      </w:pPr>
    </w:p>
    <w:p w14:paraId="51E3CA50" w14:textId="77777777" w:rsidR="00AC50FB" w:rsidRPr="00702A16" w:rsidRDefault="00AC50FB" w:rsidP="00AC50FB">
      <w:pPr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 xml:space="preserve">The Steering Committee of the Doctoral Programme has analysed and decided to support the thesis admission request of </w:t>
      </w:r>
      <w:r w:rsidRPr="00702A16">
        <w:rPr>
          <w:rFonts w:cs="Arial"/>
          <w:b/>
          <w:i/>
          <w:lang w:val="en-GB"/>
        </w:rPr>
        <w:fldChar w:fldCharType="begin"/>
      </w:r>
      <w:r w:rsidRPr="00702A16">
        <w:rPr>
          <w:rFonts w:cs="Arial"/>
          <w:b/>
          <w:i/>
          <w:lang w:val="en-GB"/>
        </w:rPr>
        <w:instrText xml:space="preserve"> REF  Nome_Candidato \h  \* MERGEFORMAT </w:instrText>
      </w:r>
      <w:r w:rsidRPr="00702A16">
        <w:rPr>
          <w:rFonts w:cs="Arial"/>
          <w:b/>
          <w:i/>
          <w:lang w:val="en-GB"/>
        </w:rPr>
      </w:r>
      <w:r w:rsidRPr="00702A16">
        <w:rPr>
          <w:rFonts w:cs="Arial"/>
          <w:b/>
          <w:i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Name</w:t>
      </w:r>
      <w:r w:rsidRPr="00702A16">
        <w:rPr>
          <w:rFonts w:cs="Arial"/>
          <w:b/>
          <w:i/>
          <w:lang w:val="en-GB"/>
        </w:rPr>
        <w:fldChar w:fldCharType="end"/>
      </w:r>
      <w:r w:rsidRPr="00702A16">
        <w:rPr>
          <w:rFonts w:cs="Arial"/>
          <w:lang w:val="en-GB"/>
        </w:rPr>
        <w:t xml:space="preserve">, </w:t>
      </w:r>
      <w:r>
        <w:rPr>
          <w:rFonts w:cs="Arial"/>
          <w:lang w:val="en-GB"/>
        </w:rPr>
        <w:t>entitled</w:t>
      </w:r>
      <w:r w:rsidRPr="00702A16">
        <w:rPr>
          <w:rFonts w:cs="Arial"/>
          <w:lang w:val="en-GB"/>
        </w:rPr>
        <w:t xml:space="preserve"> </w:t>
      </w:r>
      <w:r w:rsidRPr="00702A16">
        <w:rPr>
          <w:rFonts w:cs="Arial"/>
          <w:b/>
          <w:i/>
          <w:lang w:val="en-GB"/>
        </w:rPr>
        <w:fldChar w:fldCharType="begin"/>
      </w:r>
      <w:r w:rsidRPr="00702A16">
        <w:rPr>
          <w:rFonts w:cs="Arial"/>
          <w:b/>
          <w:i/>
          <w:lang w:val="en-GB"/>
        </w:rPr>
        <w:instrText xml:space="preserve"> REF Tema \h  \* MERGEFORMAT </w:instrText>
      </w:r>
      <w:r w:rsidRPr="00702A16">
        <w:rPr>
          <w:rFonts w:cs="Arial"/>
          <w:b/>
          <w:i/>
          <w:lang w:val="en-GB"/>
        </w:rPr>
      </w:r>
      <w:r w:rsidRPr="00702A16">
        <w:rPr>
          <w:rFonts w:cs="Arial"/>
          <w:b/>
          <w:i/>
          <w:lang w:val="en-GB"/>
        </w:rPr>
        <w:fldChar w:fldCharType="separate"/>
      </w:r>
      <w:r w:rsidR="00AA126B" w:rsidRPr="00702A16">
        <w:rPr>
          <w:rFonts w:cs="Arial"/>
          <w:b/>
          <w:i/>
          <w:lang w:val="en-GB"/>
        </w:rPr>
        <w:t>Title of thesis</w:t>
      </w:r>
      <w:r w:rsidRPr="00702A16">
        <w:rPr>
          <w:rFonts w:cs="Arial"/>
          <w:b/>
          <w:i/>
          <w:lang w:val="en-GB"/>
        </w:rPr>
        <w:fldChar w:fldCharType="end"/>
      </w:r>
      <w:r w:rsidRPr="00702A16">
        <w:rPr>
          <w:rFonts w:cs="Arial"/>
          <w:lang w:val="en-GB"/>
        </w:rPr>
        <w:t>, to be completed at the University of Minho, under the supervision of:</w:t>
      </w:r>
    </w:p>
    <w:p w14:paraId="2AD547E4" w14:textId="77777777" w:rsidR="00AC50FB" w:rsidRPr="00702A16" w:rsidRDefault="00AC50FB" w:rsidP="00AC50FB">
      <w:pPr>
        <w:ind w:firstLine="1008"/>
        <w:jc w:val="both"/>
        <w:rPr>
          <w:rFonts w:cs="Arial"/>
          <w:lang w:val="en-GB"/>
        </w:rPr>
      </w:pPr>
    </w:p>
    <w:tbl>
      <w:tblPr>
        <w:tblW w:w="8755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31"/>
        <w:gridCol w:w="1559"/>
        <w:gridCol w:w="1985"/>
        <w:gridCol w:w="1984"/>
      </w:tblGrid>
      <w:tr w:rsidR="00AC50FB" w:rsidRPr="00702A16" w14:paraId="66D3A1CE" w14:textId="77777777" w:rsidTr="00482D21">
        <w:tc>
          <w:tcPr>
            <w:tcW w:w="1696" w:type="dxa"/>
            <w:tcBorders>
              <w:bottom w:val="single" w:sz="4" w:space="0" w:color="auto"/>
            </w:tcBorders>
          </w:tcPr>
          <w:p w14:paraId="5333ADB9" w14:textId="77777777" w:rsidR="00AC50FB" w:rsidRPr="00702A16" w:rsidRDefault="00AC50FB" w:rsidP="003D5321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Name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09C7F62" w14:textId="77777777" w:rsidR="00AC50FB" w:rsidRPr="00702A16" w:rsidRDefault="00AC50FB" w:rsidP="003D5321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Category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CF78AB" w14:textId="77777777" w:rsidR="00AC50FB" w:rsidRPr="00702A16" w:rsidRDefault="00AC50FB" w:rsidP="003D5321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Department</w:t>
            </w:r>
            <w:r w:rsidR="00482D21">
              <w:rPr>
                <w:rFonts w:cs="Arial"/>
                <w:i/>
                <w:lang w:val="en-GB"/>
              </w:rPr>
              <w:t>/ R&amp;D Centre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854F616" w14:textId="77777777" w:rsidR="00AC50FB" w:rsidRPr="00702A16" w:rsidRDefault="00AC50FB" w:rsidP="003D5321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School/Faculty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E7197A5" w14:textId="77777777" w:rsidR="00AC50FB" w:rsidRPr="00702A16" w:rsidRDefault="00AC50FB" w:rsidP="003D5321">
            <w:pPr>
              <w:jc w:val="both"/>
              <w:rPr>
                <w:rFonts w:cs="Arial"/>
                <w:i/>
                <w:lang w:val="en-GB"/>
              </w:rPr>
            </w:pPr>
            <w:r w:rsidRPr="00702A16">
              <w:rPr>
                <w:rFonts w:cs="Arial"/>
                <w:i/>
                <w:lang w:val="en-GB"/>
              </w:rPr>
              <w:t>University</w:t>
            </w:r>
          </w:p>
        </w:tc>
      </w:tr>
      <w:tr w:rsidR="00AC50FB" w:rsidRPr="00702A16" w14:paraId="589682F6" w14:textId="77777777" w:rsidTr="00482D21">
        <w:tc>
          <w:tcPr>
            <w:tcW w:w="1696" w:type="dxa"/>
            <w:tcBorders>
              <w:top w:val="single" w:sz="4" w:space="0" w:color="auto"/>
            </w:tcBorders>
          </w:tcPr>
          <w:p w14:paraId="5FF34841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b/>
                <w:i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Orientador1  \* MERGEFORMAT </w:instrText>
            </w:r>
            <w:r w:rsidRPr="00702A16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Name Supervisor</w:t>
            </w:r>
            <w:r w:rsidR="00AA126B">
              <w:rPr>
                <w:rFonts w:cs="Arial"/>
                <w:noProof/>
                <w:lang w:val="en-GB"/>
              </w:rPr>
              <w:t xml:space="preserve"> 1</w:t>
            </w:r>
            <w:r w:rsidRPr="00702A16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1327DF73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CategOrient1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AA126B">
              <w:rPr>
                <w:rFonts w:cs="Arial"/>
                <w:lang w:val="en-GB"/>
              </w:rPr>
              <w:t>Full Professor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B3FF96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097303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DepOrient1  \* MERGEFORMAT </w:instrText>
            </w:r>
            <w:r w:rsidRPr="00097303">
              <w:rPr>
                <w:rFonts w:cs="Arial"/>
                <w:lang w:val="en-GB"/>
              </w:rPr>
              <w:fldChar w:fldCharType="separate"/>
            </w:r>
            <w:r w:rsidR="00AA126B" w:rsidRPr="00AA126B">
              <w:rPr>
                <w:rFonts w:cs="Arial"/>
                <w:lang w:val="en-GB"/>
              </w:rPr>
              <w:t xml:space="preserve">Department of Biological </w:t>
            </w:r>
            <w:r w:rsidR="00AA126B" w:rsidRPr="00AA126B">
              <w:rPr>
                <w:lang w:val="en-GB"/>
              </w:rPr>
              <w:t>Engineering</w:t>
            </w:r>
            <w:r w:rsidRPr="00097303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3612244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EscolaOrient1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School of Engineering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06C5F74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UnivOrient1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702A16">
              <w:rPr>
                <w:rFonts w:cs="Arial"/>
                <w:lang w:val="en-GB"/>
              </w:rPr>
              <w:t>University of Minho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</w:tr>
      <w:tr w:rsidR="00AC50FB" w:rsidRPr="00702A16" w14:paraId="64521A7E" w14:textId="77777777" w:rsidTr="00482D21">
        <w:tc>
          <w:tcPr>
            <w:tcW w:w="1696" w:type="dxa"/>
          </w:tcPr>
          <w:p w14:paraId="212AFC73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b/>
                <w:i/>
                <w:lang w:val="en-GB"/>
              </w:rPr>
              <w:fldChar w:fldCharType="begin"/>
            </w:r>
            <w:r w:rsidRPr="00702A16">
              <w:rPr>
                <w:rFonts w:cs="Arial"/>
                <w:b/>
                <w:i/>
                <w:lang w:val="en-GB"/>
              </w:rPr>
              <w:instrText xml:space="preserve"> REF  Orientador2  \* MERGEFORMAT </w:instrText>
            </w:r>
            <w:r w:rsidRPr="00702A16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Name</w:t>
            </w:r>
            <w:r w:rsidR="00AA126B">
              <w:rPr>
                <w:rFonts w:cs="Arial"/>
                <w:noProof/>
                <w:lang w:val="en-GB"/>
              </w:rPr>
              <w:t xml:space="preserve"> Supervisor 2</w:t>
            </w:r>
            <w:r w:rsidRPr="00702A16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  <w:tc>
          <w:tcPr>
            <w:tcW w:w="1531" w:type="dxa"/>
          </w:tcPr>
          <w:p w14:paraId="092387FF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CategOrient2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Associate</w:t>
            </w:r>
            <w:r w:rsidR="00AA126B">
              <w:rPr>
                <w:rFonts w:cs="Arial"/>
                <w:noProof/>
                <w:lang w:val="en-GB"/>
              </w:rPr>
              <w:t xml:space="preserve"> Professor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59" w:type="dxa"/>
          </w:tcPr>
          <w:p w14:paraId="3324E84D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DepOrient2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5" w:type="dxa"/>
          </w:tcPr>
          <w:p w14:paraId="29F0A153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EscolaOrient2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702A16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4" w:type="dxa"/>
          </w:tcPr>
          <w:p w14:paraId="0F69AE58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UnivOrient2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</w:tr>
      <w:tr w:rsidR="00AC50FB" w:rsidRPr="00702A16" w14:paraId="54705A31" w14:textId="77777777" w:rsidTr="00482D21">
        <w:tc>
          <w:tcPr>
            <w:tcW w:w="1696" w:type="dxa"/>
          </w:tcPr>
          <w:p w14:paraId="3CCF3A47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b/>
                <w:i/>
                <w:lang w:val="en-GB"/>
              </w:rPr>
              <w:fldChar w:fldCharType="begin"/>
            </w:r>
            <w:r w:rsidRPr="00702A16">
              <w:rPr>
                <w:rFonts w:cs="Arial"/>
                <w:b/>
                <w:i/>
                <w:lang w:val="en-GB"/>
              </w:rPr>
              <w:instrText xml:space="preserve"> REF  Orientador3  \* MERGEFORMAT </w:instrText>
            </w:r>
            <w:r w:rsidRPr="00702A16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>Name</w:t>
            </w:r>
            <w:r w:rsidR="00AA126B">
              <w:rPr>
                <w:rFonts w:cs="Arial"/>
                <w:noProof/>
                <w:lang w:val="en-GB"/>
              </w:rPr>
              <w:t xml:space="preserve"> Supervisor 3</w:t>
            </w:r>
            <w:r w:rsidRPr="00702A16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  <w:tc>
          <w:tcPr>
            <w:tcW w:w="1531" w:type="dxa"/>
          </w:tcPr>
          <w:p w14:paraId="74FB7BD9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CategOrient3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559" w:type="dxa"/>
          </w:tcPr>
          <w:p w14:paraId="6ECB2DAA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DepOrient3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5" w:type="dxa"/>
          </w:tcPr>
          <w:p w14:paraId="03A3BA17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EscolaOrient3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 w:rsidRPr="00702A16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  <w:tc>
          <w:tcPr>
            <w:tcW w:w="1984" w:type="dxa"/>
          </w:tcPr>
          <w:p w14:paraId="3B26A40D" w14:textId="77777777" w:rsidR="00AC50FB" w:rsidRPr="00702A16" w:rsidRDefault="00AC50FB" w:rsidP="003D5321">
            <w:pPr>
              <w:jc w:val="both"/>
              <w:rPr>
                <w:rFonts w:cs="Arial"/>
                <w:lang w:val="en-GB"/>
              </w:rPr>
            </w:pPr>
            <w:r w:rsidRPr="00702A16">
              <w:rPr>
                <w:rFonts w:cs="Arial"/>
                <w:lang w:val="en-GB"/>
              </w:rPr>
              <w:fldChar w:fldCharType="begin"/>
            </w:r>
            <w:r w:rsidRPr="00702A16">
              <w:rPr>
                <w:rFonts w:cs="Arial"/>
                <w:lang w:val="en-GB"/>
              </w:rPr>
              <w:instrText xml:space="preserve"> REF  UnivOrient3  \* MERGEFORMAT </w:instrText>
            </w:r>
            <w:r w:rsidRPr="00702A16">
              <w:rPr>
                <w:rFonts w:cs="Arial"/>
                <w:lang w:val="en-GB"/>
              </w:rPr>
              <w:fldChar w:fldCharType="separate"/>
            </w:r>
            <w:r w:rsidR="00AA126B">
              <w:rPr>
                <w:rFonts w:cs="Arial"/>
                <w:lang w:val="en-GB"/>
              </w:rPr>
              <w:t xml:space="preserve">     </w:t>
            </w:r>
            <w:r w:rsidRPr="00702A16">
              <w:rPr>
                <w:rFonts w:cs="Arial"/>
                <w:lang w:val="en-GB"/>
              </w:rPr>
              <w:fldChar w:fldCharType="end"/>
            </w:r>
          </w:p>
        </w:tc>
      </w:tr>
    </w:tbl>
    <w:p w14:paraId="7540F0F9" w14:textId="77777777" w:rsidR="00AC50FB" w:rsidRPr="00702A16" w:rsidRDefault="00AC50FB" w:rsidP="00AC50FB">
      <w:pPr>
        <w:ind w:left="1008"/>
        <w:jc w:val="both"/>
        <w:rPr>
          <w:rFonts w:cs="Arial"/>
          <w:lang w:val="en-GB"/>
        </w:rPr>
      </w:pPr>
    </w:p>
    <w:p w14:paraId="5769853B" w14:textId="77777777" w:rsidR="00AC50FB" w:rsidRPr="00702A16" w:rsidRDefault="00AC50FB" w:rsidP="00AC50FB">
      <w:pPr>
        <w:jc w:val="both"/>
        <w:rPr>
          <w:rFonts w:cs="Arial"/>
          <w:lang w:val="en-GB"/>
        </w:rPr>
      </w:pPr>
    </w:p>
    <w:p w14:paraId="0628FD2E" w14:textId="77777777" w:rsidR="00AC50FB" w:rsidRPr="00702A16" w:rsidRDefault="00AC50FB" w:rsidP="00AC50FB">
      <w:pPr>
        <w:jc w:val="both"/>
        <w:rPr>
          <w:rFonts w:cs="Arial"/>
          <w:lang w:val="en-GB"/>
        </w:rPr>
      </w:pPr>
      <w:r w:rsidRPr="00702A16">
        <w:rPr>
          <w:rFonts w:cs="Arial"/>
          <w:lang w:val="en-GB"/>
        </w:rPr>
        <w:t xml:space="preserve">Date: </w:t>
      </w:r>
      <w:r w:rsidR="00097303">
        <w:rPr>
          <w:rFonts w:cs="Arial"/>
        </w:rPr>
        <w:fldChar w:fldCharType="begin">
          <w:ffData>
            <w:name w:val="dia_centro"/>
            <w:enabled/>
            <w:calcOnExit/>
            <w:textInput>
              <w:default w:val="    "/>
            </w:textInput>
          </w:ffData>
        </w:fldChar>
      </w:r>
      <w:r w:rsidR="00097303">
        <w:rPr>
          <w:rFonts w:cs="Arial"/>
        </w:rPr>
        <w:instrText xml:space="preserve"> FORMTEXT </w:instrText>
      </w:r>
      <w:r w:rsidR="00097303">
        <w:rPr>
          <w:rFonts w:cs="Arial"/>
        </w:rPr>
      </w:r>
      <w:r w:rsidR="00097303">
        <w:rPr>
          <w:rFonts w:cs="Arial"/>
        </w:rPr>
        <w:fldChar w:fldCharType="separate"/>
      </w:r>
      <w:r w:rsidR="00097303">
        <w:rPr>
          <w:rFonts w:cs="Arial"/>
          <w:noProof/>
        </w:rPr>
        <w:t xml:space="preserve">    </w:t>
      </w:r>
      <w:r w:rsidR="00097303">
        <w:rPr>
          <w:rFonts w:cs="Arial"/>
        </w:rPr>
        <w:fldChar w:fldCharType="end"/>
      </w:r>
      <w:r w:rsidR="00097303">
        <w:rPr>
          <w:rFonts w:cs="Arial"/>
        </w:rPr>
        <w:t xml:space="preserve"> </w:t>
      </w:r>
      <w:r w:rsidR="00097303" w:rsidRPr="00E53098">
        <w:rPr>
          <w:rFonts w:cs="Arial"/>
        </w:rPr>
        <w:t>/</w:t>
      </w:r>
      <w:r w:rsidR="00097303">
        <w:rPr>
          <w:rFonts w:cs="Arial"/>
        </w:rPr>
        <w:t xml:space="preserve"> </w:t>
      </w:r>
      <w:r w:rsidR="00097303">
        <w:rPr>
          <w:rFonts w:cs="Arial"/>
        </w:rPr>
        <w:fldChar w:fldCharType="begin">
          <w:ffData>
            <w:name w:val="dia_centro"/>
            <w:enabled/>
            <w:calcOnExit/>
            <w:textInput>
              <w:default w:val="    "/>
            </w:textInput>
          </w:ffData>
        </w:fldChar>
      </w:r>
      <w:r w:rsidR="00097303">
        <w:rPr>
          <w:rFonts w:cs="Arial"/>
        </w:rPr>
        <w:instrText xml:space="preserve"> FORMTEXT </w:instrText>
      </w:r>
      <w:r w:rsidR="00097303">
        <w:rPr>
          <w:rFonts w:cs="Arial"/>
        </w:rPr>
      </w:r>
      <w:r w:rsidR="00097303">
        <w:rPr>
          <w:rFonts w:cs="Arial"/>
        </w:rPr>
        <w:fldChar w:fldCharType="separate"/>
      </w:r>
      <w:r w:rsidR="00097303">
        <w:rPr>
          <w:rFonts w:cs="Arial"/>
          <w:noProof/>
        </w:rPr>
        <w:t xml:space="preserve">    </w:t>
      </w:r>
      <w:r w:rsidR="00097303">
        <w:rPr>
          <w:rFonts w:cs="Arial"/>
        </w:rPr>
        <w:fldChar w:fldCharType="end"/>
      </w:r>
      <w:r w:rsidR="00097303">
        <w:rPr>
          <w:rFonts w:cs="Arial"/>
        </w:rPr>
        <w:t xml:space="preserve"> </w:t>
      </w:r>
      <w:r w:rsidR="00097303" w:rsidRPr="00E53098">
        <w:rPr>
          <w:rFonts w:cs="Arial"/>
        </w:rPr>
        <w:t>/</w:t>
      </w:r>
      <w:r w:rsidR="00097303">
        <w:rPr>
          <w:rFonts w:cs="Arial"/>
        </w:rPr>
        <w:t xml:space="preserve"> </w:t>
      </w:r>
      <w:r w:rsidR="00097303">
        <w:rPr>
          <w:rFonts w:cs="Arial"/>
        </w:rPr>
        <w:fldChar w:fldCharType="begin">
          <w:ffData>
            <w:name w:val="ano_centro"/>
            <w:enabled/>
            <w:calcOnExit/>
            <w:textInput>
              <w:default w:val="        "/>
            </w:textInput>
          </w:ffData>
        </w:fldChar>
      </w:r>
      <w:r w:rsidR="00097303">
        <w:rPr>
          <w:rFonts w:cs="Arial"/>
        </w:rPr>
        <w:instrText xml:space="preserve"> FORMTEXT </w:instrText>
      </w:r>
      <w:r w:rsidR="00097303">
        <w:rPr>
          <w:rFonts w:cs="Arial"/>
        </w:rPr>
      </w:r>
      <w:r w:rsidR="00097303">
        <w:rPr>
          <w:rFonts w:cs="Arial"/>
        </w:rPr>
        <w:fldChar w:fldCharType="separate"/>
      </w:r>
      <w:r w:rsidR="00097303">
        <w:rPr>
          <w:rFonts w:cs="Arial"/>
          <w:noProof/>
        </w:rPr>
        <w:t xml:space="preserve">        </w:t>
      </w:r>
      <w:r w:rsidR="00097303">
        <w:rPr>
          <w:rFonts w:cs="Arial"/>
        </w:rPr>
        <w:fldChar w:fldCharType="end"/>
      </w:r>
    </w:p>
    <w:p w14:paraId="6D8591E5" w14:textId="77777777" w:rsidR="00AC50FB" w:rsidRPr="00702A16" w:rsidRDefault="00AC50FB" w:rsidP="00AC50FB">
      <w:pPr>
        <w:jc w:val="both"/>
        <w:rPr>
          <w:rFonts w:cs="Arial"/>
          <w:lang w:val="en-GB"/>
        </w:rPr>
      </w:pPr>
    </w:p>
    <w:p w14:paraId="383AE345" w14:textId="77777777" w:rsidR="00AC50FB" w:rsidRPr="00702A16" w:rsidRDefault="00AC50FB" w:rsidP="00AC50FB">
      <w:pPr>
        <w:jc w:val="both"/>
        <w:rPr>
          <w:rFonts w:cs="Arial"/>
          <w:lang w:val="en-GB"/>
        </w:rPr>
      </w:pPr>
    </w:p>
    <w:p w14:paraId="462DA941" w14:textId="77777777" w:rsidR="00AC50FB" w:rsidRPr="00702A16" w:rsidRDefault="00AC50FB" w:rsidP="00AC50FB">
      <w:pPr>
        <w:jc w:val="both"/>
        <w:rPr>
          <w:rFonts w:cs="Arial"/>
          <w:lang w:val="en-GB"/>
        </w:rPr>
      </w:pPr>
    </w:p>
    <w:p w14:paraId="60C2FEA0" w14:textId="77777777" w:rsidR="00AC50FB" w:rsidRPr="00702A16" w:rsidRDefault="00AC50FB" w:rsidP="00482D21">
      <w:pPr>
        <w:jc w:val="center"/>
        <w:rPr>
          <w:rFonts w:cs="Arial"/>
          <w:lang w:val="en-GB"/>
        </w:rPr>
      </w:pPr>
      <w:r w:rsidRPr="00702A16">
        <w:rPr>
          <w:rFonts w:cs="Arial"/>
          <w:lang w:val="en-GB"/>
        </w:rPr>
        <w:t>The Director of the Steering Committee of the Doctoral Programme</w:t>
      </w:r>
    </w:p>
    <w:p w14:paraId="33AF1C10" w14:textId="77777777" w:rsidR="00482D21" w:rsidRPr="00770600" w:rsidRDefault="00482D21" w:rsidP="00482D21">
      <w:pPr>
        <w:jc w:val="center"/>
        <w:rPr>
          <w:rFonts w:cs="Arial"/>
          <w:lang w:val="en-GB"/>
        </w:rPr>
      </w:pPr>
    </w:p>
    <w:p w14:paraId="5FD466C8" w14:textId="77777777" w:rsidR="00482D21" w:rsidRPr="00770600" w:rsidRDefault="00482D21" w:rsidP="00482D21">
      <w:pPr>
        <w:jc w:val="center"/>
        <w:rPr>
          <w:rFonts w:cs="Arial"/>
          <w:lang w:val="en-GB"/>
        </w:rPr>
      </w:pPr>
    </w:p>
    <w:p w14:paraId="7277DFBE" w14:textId="77777777" w:rsidR="00482D21" w:rsidRPr="00770600" w:rsidRDefault="00482D21" w:rsidP="00482D21">
      <w:pPr>
        <w:jc w:val="center"/>
        <w:rPr>
          <w:rFonts w:cs="Arial"/>
          <w:lang w:val="en-GB"/>
        </w:rPr>
      </w:pPr>
    </w:p>
    <w:p w14:paraId="7BCF7B19" w14:textId="77777777" w:rsidR="00482D21" w:rsidRPr="00770600" w:rsidRDefault="00482D21" w:rsidP="00482D21">
      <w:pPr>
        <w:jc w:val="center"/>
        <w:rPr>
          <w:rFonts w:cs="Arial"/>
          <w:lang w:val="en-GB"/>
        </w:rPr>
      </w:pPr>
    </w:p>
    <w:p w14:paraId="61B270AE" w14:textId="77777777" w:rsidR="00482D21" w:rsidRPr="00770600" w:rsidRDefault="00482D21" w:rsidP="00482D21">
      <w:pPr>
        <w:jc w:val="center"/>
        <w:rPr>
          <w:rFonts w:cs="Arial"/>
          <w:lang w:val="en-GB"/>
        </w:rPr>
      </w:pPr>
    </w:p>
    <w:p w14:paraId="1599B421" w14:textId="77777777" w:rsidR="00482D21" w:rsidRPr="00770600" w:rsidRDefault="00482D21" w:rsidP="00482D21">
      <w:pPr>
        <w:jc w:val="center"/>
        <w:rPr>
          <w:rFonts w:cs="Arial"/>
          <w:lang w:val="en-GB"/>
        </w:rPr>
      </w:pPr>
    </w:p>
    <w:p w14:paraId="44A02590" w14:textId="77777777" w:rsidR="00482D21" w:rsidRPr="00770600" w:rsidRDefault="00482D21" w:rsidP="00482D21">
      <w:pPr>
        <w:jc w:val="center"/>
        <w:rPr>
          <w:rFonts w:cs="Arial"/>
          <w:lang w:val="en-GB"/>
        </w:rPr>
      </w:pPr>
    </w:p>
    <w:p w14:paraId="4ECDDB68" w14:textId="77777777" w:rsidR="00482D21" w:rsidRPr="00770600" w:rsidRDefault="00482D21" w:rsidP="00482D21">
      <w:pPr>
        <w:jc w:val="center"/>
        <w:rPr>
          <w:rFonts w:cs="Arial"/>
          <w:lang w:val="en-GB"/>
        </w:rPr>
      </w:pPr>
    </w:p>
    <w:p w14:paraId="4A66F34E" w14:textId="77777777" w:rsidR="00482D21" w:rsidRPr="00E53098" w:rsidRDefault="00482D21" w:rsidP="00482D21">
      <w:pPr>
        <w:jc w:val="center"/>
        <w:rPr>
          <w:rFonts w:cs="Arial"/>
        </w:rPr>
      </w:pPr>
      <w:r>
        <w:rPr>
          <w:rFonts w:cs="Arial"/>
        </w:rPr>
        <w:t>_________________________________________</w:t>
      </w:r>
    </w:p>
    <w:p w14:paraId="6A90DEF6" w14:textId="77777777" w:rsidR="00482D21" w:rsidRDefault="00482D21" w:rsidP="00482D21">
      <w:pPr>
        <w:rPr>
          <w:rFonts w:cs="Arial"/>
        </w:rPr>
      </w:pPr>
    </w:p>
    <w:p w14:paraId="52C66539" w14:textId="77777777" w:rsidR="00482D21" w:rsidRDefault="00482D21" w:rsidP="00482D21">
      <w:pPr>
        <w:rPr>
          <w:rFonts w:cs="Arial"/>
        </w:rPr>
        <w:sectPr w:rsidR="00482D21" w:rsidSect="004D1D7C"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2240" w:h="15840"/>
          <w:pgMar w:top="567" w:right="1797" w:bottom="1440" w:left="1797" w:header="720" w:footer="720" w:gutter="0"/>
          <w:cols w:space="720"/>
        </w:sectPr>
      </w:pPr>
    </w:p>
    <w:p w14:paraId="20261E17" w14:textId="77777777" w:rsidR="00482D21" w:rsidRDefault="00482D21" w:rsidP="00482D21">
      <w:pPr>
        <w:ind w:left="-1134"/>
        <w:jc w:val="both"/>
        <w:rPr>
          <w:rFonts w:cs="Arial"/>
        </w:rPr>
      </w:pPr>
      <w:r w:rsidRPr="00E53098">
        <w:rPr>
          <w:rFonts w:cs="Arial"/>
          <w:noProof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3F2DAD8" wp14:editId="26C265E4">
                <wp:simplePos x="0" y="0"/>
                <wp:positionH relativeFrom="column">
                  <wp:posOffset>1256665</wp:posOffset>
                </wp:positionH>
                <wp:positionV relativeFrom="paragraph">
                  <wp:posOffset>-144780</wp:posOffset>
                </wp:positionV>
                <wp:extent cx="4252870" cy="229684"/>
                <wp:effectExtent l="0" t="0" r="0" b="0"/>
                <wp:wrapNone/>
                <wp:docPr id="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870" cy="2296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6F7CB2A" w14:textId="77777777" w:rsidR="00482D21" w:rsidRPr="007F6A1C" w:rsidRDefault="00482D21" w:rsidP="00482D21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i/>
                                <w:color w:val="808080"/>
                                <w:sz w:val="24"/>
                                <w:lang w:val="en-GB"/>
                              </w:rPr>
                            </w:pPr>
                            <w:r w:rsidRPr="007F6A1C">
                              <w:rPr>
                                <w:rFonts w:ascii="Arial" w:hAnsi="Arial"/>
                                <w:b/>
                                <w:i/>
                                <w:color w:val="808080"/>
                                <w:sz w:val="24"/>
                                <w:lang w:val="en-GB"/>
                              </w:rPr>
                              <w:t>Justifica</w:t>
                            </w:r>
                            <w:r w:rsidR="007F6A1C" w:rsidRPr="007F6A1C">
                              <w:rPr>
                                <w:rFonts w:ascii="Arial" w:hAnsi="Arial"/>
                                <w:b/>
                                <w:i/>
                                <w:color w:val="808080"/>
                                <w:sz w:val="24"/>
                                <w:lang w:val="en-GB"/>
                              </w:rPr>
                              <w:t>tion for the</w:t>
                            </w:r>
                            <w:r w:rsidRPr="007F6A1C">
                              <w:rPr>
                                <w:rFonts w:ascii="Arial" w:hAnsi="Arial"/>
                                <w:b/>
                                <w:i/>
                                <w:color w:val="808080"/>
                                <w:sz w:val="24"/>
                                <w:lang w:val="en-GB"/>
                              </w:rPr>
                              <w:t xml:space="preserve"> inclus</w:t>
                            </w:r>
                            <w:r w:rsidR="007F6A1C" w:rsidRPr="007F6A1C">
                              <w:rPr>
                                <w:rFonts w:ascii="Arial" w:hAnsi="Arial"/>
                                <w:b/>
                                <w:i/>
                                <w:color w:val="808080"/>
                                <w:sz w:val="24"/>
                                <w:lang w:val="en-GB"/>
                              </w:rPr>
                              <w:t>ion of three supervisor</w:t>
                            </w:r>
                            <w:r w:rsidRPr="007F6A1C">
                              <w:rPr>
                                <w:rFonts w:ascii="Arial" w:hAnsi="Arial"/>
                                <w:b/>
                                <w:i/>
                                <w:color w:val="808080"/>
                                <w:sz w:val="24"/>
                                <w:lang w:val="en-GB"/>
                              </w:rPr>
                              <w:t>s</w:t>
                            </w:r>
                          </w:p>
                          <w:p w14:paraId="6B39AE5F" w14:textId="77777777" w:rsidR="00482D21" w:rsidRPr="007F6A1C" w:rsidRDefault="00482D21" w:rsidP="00482D21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2DAD8" id="Rectangle 5" o:spid="_x0000_s1031" style="position:absolute;left:0;text-align:left;margin-left:98.95pt;margin-top:-11.4pt;width:334.85pt;height:18.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" filled="f" stroked="f" strokeweight=".5pt">
                <v:textbox inset="1pt,1pt,1pt,1pt">
                  <w:txbxContent>
                    <w:p w14:paraId="06F7CB2A" w14:textId="77777777" w:rsidR="00482D21" w:rsidRPr="007F6A1C" w:rsidRDefault="00482D21" w:rsidP="00482D21">
                      <w:pPr>
                        <w:jc w:val="center"/>
                        <w:rPr>
                          <w:rFonts w:ascii="Arial" w:hAnsi="Arial"/>
                          <w:b/>
                          <w:i/>
                          <w:color w:val="808080"/>
                          <w:sz w:val="24"/>
                          <w:lang w:val="en-GB"/>
                        </w:rPr>
                      </w:pPr>
                      <w:r w:rsidRPr="007F6A1C">
                        <w:rPr>
                          <w:rFonts w:ascii="Arial" w:hAnsi="Arial"/>
                          <w:b/>
                          <w:i/>
                          <w:color w:val="808080"/>
                          <w:sz w:val="24"/>
                          <w:lang w:val="en-GB"/>
                        </w:rPr>
                        <w:t>Justifica</w:t>
                      </w:r>
                      <w:r w:rsidR="007F6A1C" w:rsidRPr="007F6A1C">
                        <w:rPr>
                          <w:rFonts w:ascii="Arial" w:hAnsi="Arial"/>
                          <w:b/>
                          <w:i/>
                          <w:color w:val="808080"/>
                          <w:sz w:val="24"/>
                          <w:lang w:val="en-GB"/>
                        </w:rPr>
                        <w:t>tion for the</w:t>
                      </w:r>
                      <w:r w:rsidRPr="007F6A1C">
                        <w:rPr>
                          <w:rFonts w:ascii="Arial" w:hAnsi="Arial"/>
                          <w:b/>
                          <w:i/>
                          <w:color w:val="808080"/>
                          <w:sz w:val="24"/>
                          <w:lang w:val="en-GB"/>
                        </w:rPr>
                        <w:t xml:space="preserve"> inclus</w:t>
                      </w:r>
                      <w:r w:rsidR="007F6A1C" w:rsidRPr="007F6A1C">
                        <w:rPr>
                          <w:rFonts w:ascii="Arial" w:hAnsi="Arial"/>
                          <w:b/>
                          <w:i/>
                          <w:color w:val="808080"/>
                          <w:sz w:val="24"/>
                          <w:lang w:val="en-GB"/>
                        </w:rPr>
                        <w:t>ion of three supervisor</w:t>
                      </w:r>
                      <w:r w:rsidRPr="007F6A1C">
                        <w:rPr>
                          <w:rFonts w:ascii="Arial" w:hAnsi="Arial"/>
                          <w:b/>
                          <w:i/>
                          <w:color w:val="808080"/>
                          <w:sz w:val="24"/>
                          <w:lang w:val="en-GB"/>
                        </w:rPr>
                        <w:t>s</w:t>
                      </w:r>
                    </w:p>
                    <w:p w14:paraId="6B39AE5F" w14:textId="77777777" w:rsidR="00482D21" w:rsidRPr="007F6A1C" w:rsidRDefault="00482D21" w:rsidP="00482D21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53098">
        <w:rPr>
          <w:noProof/>
          <w:lang w:eastAsia="pt-PT"/>
        </w:rPr>
        <w:drawing>
          <wp:anchor distT="0" distB="0" distL="114300" distR="114300" simplePos="0" relativeHeight="251663872" behindDoc="0" locked="0" layoutInCell="1" allowOverlap="1" wp14:anchorId="0ACB9201" wp14:editId="3EACF05A">
            <wp:simplePos x="0" y="0"/>
            <wp:positionH relativeFrom="margin">
              <wp:align>left</wp:align>
            </wp:positionH>
            <wp:positionV relativeFrom="paragraph">
              <wp:posOffset>-378460</wp:posOffset>
            </wp:positionV>
            <wp:extent cx="609600" cy="473834"/>
            <wp:effectExtent l="0" t="0" r="0" b="2540"/>
            <wp:wrapNone/>
            <wp:docPr id="22" name="Picture 1" descr="EE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E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3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5D1EC9" w14:textId="77777777" w:rsidR="00482D21" w:rsidRPr="00807019" w:rsidRDefault="00482D21" w:rsidP="00482D21">
      <w:pPr>
        <w:rPr>
          <w:rFonts w:cs="Arial"/>
          <w:sz w:val="12"/>
        </w:rPr>
      </w:pPr>
    </w:p>
    <w:tbl>
      <w:tblPr>
        <w:tblW w:w="10349" w:type="dxa"/>
        <w:tblLayout w:type="fixed"/>
        <w:tblLook w:val="0000" w:firstRow="0" w:lastRow="0" w:firstColumn="0" w:lastColumn="0" w:noHBand="0" w:noVBand="0"/>
      </w:tblPr>
      <w:tblGrid>
        <w:gridCol w:w="1701"/>
        <w:gridCol w:w="8648"/>
      </w:tblGrid>
      <w:tr w:rsidR="00482D21" w:rsidRPr="007F6A1C" w14:paraId="3D3A01EE" w14:textId="77777777" w:rsidTr="000172E0">
        <w:trPr>
          <w:cantSplit/>
        </w:trPr>
        <w:tc>
          <w:tcPr>
            <w:tcW w:w="1701" w:type="dxa"/>
          </w:tcPr>
          <w:p w14:paraId="1C72FB55" w14:textId="77777777" w:rsidR="00482D21" w:rsidRPr="007F6A1C" w:rsidRDefault="007F6A1C" w:rsidP="000172E0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  <w:lang w:val="en-GB"/>
              </w:rPr>
            </w:pPr>
            <w:r w:rsidRPr="007F6A1C">
              <w:rPr>
                <w:rFonts w:cs="Arial"/>
                <w:b/>
                <w:lang w:val="en-GB"/>
              </w:rPr>
              <w:t>Supervisor</w:t>
            </w:r>
            <w:r w:rsidR="00482D21" w:rsidRPr="007F6A1C">
              <w:rPr>
                <w:rFonts w:cs="Arial"/>
                <w:b/>
                <w:lang w:val="en-GB"/>
              </w:rPr>
              <w:t xml:space="preserve"> 1:</w:t>
            </w:r>
          </w:p>
        </w:tc>
        <w:tc>
          <w:tcPr>
            <w:tcW w:w="8648" w:type="dxa"/>
          </w:tcPr>
          <w:p w14:paraId="0220BE87" w14:textId="77777777" w:rsidR="00482D21" w:rsidRPr="007F6A1C" w:rsidRDefault="007F6A1C" w:rsidP="000172E0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  <w:lang w:val="en-GB"/>
              </w:rPr>
            </w:pPr>
            <w:r w:rsidRPr="007F6A1C">
              <w:rPr>
                <w:rFonts w:cs="Arial"/>
                <w:b/>
                <w:i/>
                <w:lang w:val="en-GB"/>
              </w:rPr>
              <w:fldChar w:fldCharType="begin"/>
            </w:r>
            <w:r w:rsidRPr="007F6A1C">
              <w:rPr>
                <w:rFonts w:cs="Arial"/>
                <w:b/>
                <w:i/>
                <w:lang w:val="en-GB"/>
              </w:rPr>
              <w:instrText xml:space="preserve"> REF  Orientador1  \* MERGEFORMAT </w:instrText>
            </w:r>
            <w:r w:rsidRPr="007F6A1C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 w:rsidRPr="00AA126B">
              <w:rPr>
                <w:rFonts w:cs="Arial"/>
                <w:b/>
                <w:noProof/>
                <w:lang w:val="en-GB"/>
              </w:rPr>
              <w:t>Name Supervisor 1</w:t>
            </w:r>
            <w:r w:rsidRPr="007F6A1C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</w:tr>
      <w:tr w:rsidR="00482D21" w:rsidRPr="007F6A1C" w14:paraId="66C476DD" w14:textId="77777777" w:rsidTr="000172E0">
        <w:trPr>
          <w:cantSplit/>
          <w:trHeight w:val="1701"/>
        </w:trPr>
        <w:tc>
          <w:tcPr>
            <w:tcW w:w="1701" w:type="dxa"/>
          </w:tcPr>
          <w:p w14:paraId="7568ECD7" w14:textId="77777777" w:rsidR="00482D21" w:rsidRPr="007F6A1C" w:rsidRDefault="007F6A1C" w:rsidP="007F6A1C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  <w:lang w:val="en-GB"/>
              </w:rPr>
            </w:pPr>
            <w:r w:rsidRPr="007F6A1C">
              <w:rPr>
                <w:rFonts w:cs="Arial"/>
                <w:b/>
                <w:lang w:val="en-GB"/>
              </w:rPr>
              <w:t xml:space="preserve">Short </w:t>
            </w:r>
            <w:r w:rsidR="00482D21" w:rsidRPr="007F6A1C">
              <w:rPr>
                <w:rFonts w:cs="Arial"/>
                <w:b/>
                <w:lang w:val="en-GB"/>
              </w:rPr>
              <w:t>CV:</w:t>
            </w:r>
          </w:p>
        </w:tc>
        <w:tc>
          <w:tcPr>
            <w:tcW w:w="8648" w:type="dxa"/>
          </w:tcPr>
          <w:p w14:paraId="5552DBBB" w14:textId="77777777" w:rsidR="00482D21" w:rsidRPr="007F6A1C" w:rsidRDefault="007F6A1C" w:rsidP="000172E0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lang w:val="en-GB"/>
              </w:rPr>
            </w:pPr>
            <w:r w:rsidRPr="007F6A1C">
              <w:rPr>
                <w:rFonts w:cs="Arial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default w:val="(Short CV, maximum 700 characters)"/>
                    <w:maxLength w:val="700"/>
                  </w:textInput>
                </w:ffData>
              </w:fldChar>
            </w:r>
            <w:r w:rsidRPr="007F6A1C">
              <w:rPr>
                <w:rFonts w:cs="Arial"/>
                <w:lang w:val="en-GB"/>
              </w:rPr>
              <w:instrText xml:space="preserve"> FORMTEXT </w:instrText>
            </w:r>
            <w:r w:rsidRPr="007F6A1C">
              <w:rPr>
                <w:rFonts w:cs="Arial"/>
                <w:lang w:val="en-GB"/>
              </w:rPr>
            </w:r>
            <w:r w:rsidRPr="007F6A1C">
              <w:rPr>
                <w:rFonts w:cs="Arial"/>
                <w:lang w:val="en-GB"/>
              </w:rPr>
              <w:fldChar w:fldCharType="separate"/>
            </w:r>
            <w:r w:rsidRPr="007F6A1C">
              <w:rPr>
                <w:rFonts w:cs="Arial"/>
                <w:noProof/>
                <w:lang w:val="en-GB"/>
              </w:rPr>
              <w:t>(Short CV, maximum 700 characters)</w:t>
            </w:r>
            <w:r w:rsidRPr="007F6A1C">
              <w:rPr>
                <w:rFonts w:cs="Arial"/>
                <w:lang w:val="en-GB"/>
              </w:rPr>
              <w:fldChar w:fldCharType="end"/>
            </w:r>
          </w:p>
        </w:tc>
      </w:tr>
      <w:tr w:rsidR="00482D21" w:rsidRPr="00560E2B" w14:paraId="47F1EB5E" w14:textId="77777777" w:rsidTr="000172E0">
        <w:trPr>
          <w:cantSplit/>
          <w:trHeight w:val="1701"/>
        </w:trPr>
        <w:tc>
          <w:tcPr>
            <w:tcW w:w="1701" w:type="dxa"/>
          </w:tcPr>
          <w:p w14:paraId="1A10E5A3" w14:textId="77777777" w:rsidR="00482D21" w:rsidRPr="007F6A1C" w:rsidRDefault="007F6A1C" w:rsidP="0004555F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S</w:t>
            </w:r>
            <w:r w:rsidRPr="007F6A1C">
              <w:rPr>
                <w:rFonts w:cs="Arial"/>
                <w:b/>
                <w:lang w:val="en-GB"/>
              </w:rPr>
              <w:t>pec</w:t>
            </w:r>
            <w:r>
              <w:rPr>
                <w:rFonts w:cs="Arial"/>
                <w:b/>
                <w:lang w:val="en-GB"/>
              </w:rPr>
              <w:t>i</w:t>
            </w:r>
            <w:r w:rsidRPr="007F6A1C">
              <w:rPr>
                <w:rFonts w:cs="Arial"/>
                <w:b/>
                <w:lang w:val="en-GB"/>
              </w:rPr>
              <w:t xml:space="preserve">fic </w:t>
            </w:r>
            <w:r w:rsidR="0004555F">
              <w:rPr>
                <w:rFonts w:cs="Arial"/>
                <w:b/>
                <w:lang w:val="en-GB"/>
              </w:rPr>
              <w:t>c</w:t>
            </w:r>
            <w:r w:rsidR="00482D21" w:rsidRPr="007F6A1C">
              <w:rPr>
                <w:rFonts w:cs="Arial"/>
                <w:b/>
                <w:lang w:val="en-GB"/>
              </w:rPr>
              <w:t>ompet</w:t>
            </w:r>
            <w:r w:rsidRPr="007F6A1C">
              <w:rPr>
                <w:rFonts w:cs="Arial"/>
                <w:b/>
                <w:lang w:val="en-GB"/>
              </w:rPr>
              <w:t>ences</w:t>
            </w:r>
            <w:r w:rsidR="00482D21" w:rsidRPr="007F6A1C">
              <w:rPr>
                <w:rFonts w:cs="Arial"/>
                <w:b/>
                <w:lang w:val="en-GB"/>
              </w:rPr>
              <w:t>:</w:t>
            </w:r>
          </w:p>
        </w:tc>
        <w:tc>
          <w:tcPr>
            <w:tcW w:w="8648" w:type="dxa"/>
          </w:tcPr>
          <w:p w14:paraId="15466088" w14:textId="77777777" w:rsidR="00482D21" w:rsidRPr="007F6A1C" w:rsidRDefault="007F6A1C" w:rsidP="000172E0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default w:val="(List the specific competences that will be fundamental to this supervision. The competences must be distinct and complementary to the other supervisors, maximum 700 characters)"/>
                    <w:maxLength w:val="700"/>
                  </w:textInput>
                </w:ffData>
              </w:fldChar>
            </w:r>
            <w:r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>
              <w:rPr>
                <w:rFonts w:cs="Arial"/>
                <w:noProof/>
                <w:lang w:val="en-GB"/>
              </w:rPr>
              <w:t>(List the specific competences that will be fundamental to this supervision. The competences must be distinct and complementary to the other supervisors, maximum 700 characters)</w:t>
            </w:r>
            <w:r>
              <w:rPr>
                <w:rFonts w:cs="Arial"/>
                <w:lang w:val="en-GB"/>
              </w:rPr>
              <w:fldChar w:fldCharType="end"/>
            </w:r>
          </w:p>
        </w:tc>
      </w:tr>
      <w:tr w:rsidR="00482D21" w:rsidRPr="00560E2B" w14:paraId="10A1CA44" w14:textId="77777777" w:rsidTr="000172E0">
        <w:trPr>
          <w:cantSplit/>
        </w:trPr>
        <w:tc>
          <w:tcPr>
            <w:tcW w:w="1701" w:type="dxa"/>
          </w:tcPr>
          <w:p w14:paraId="26DF4433" w14:textId="77777777" w:rsidR="00482D21" w:rsidRPr="007F6A1C" w:rsidRDefault="00482D21" w:rsidP="000172E0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  <w:lang w:val="en-GB"/>
              </w:rPr>
            </w:pPr>
          </w:p>
        </w:tc>
        <w:tc>
          <w:tcPr>
            <w:tcW w:w="8648" w:type="dxa"/>
          </w:tcPr>
          <w:p w14:paraId="5E482434" w14:textId="77777777" w:rsidR="00482D21" w:rsidRPr="007F6A1C" w:rsidRDefault="00482D21" w:rsidP="000172E0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lang w:val="en-GB"/>
              </w:rPr>
            </w:pPr>
          </w:p>
        </w:tc>
      </w:tr>
      <w:tr w:rsidR="00482D21" w:rsidRPr="007F6A1C" w14:paraId="0B8A3EB4" w14:textId="77777777" w:rsidTr="000172E0">
        <w:trPr>
          <w:cantSplit/>
        </w:trPr>
        <w:tc>
          <w:tcPr>
            <w:tcW w:w="1701" w:type="dxa"/>
          </w:tcPr>
          <w:p w14:paraId="29D95158" w14:textId="77777777" w:rsidR="00482D21" w:rsidRPr="007F6A1C" w:rsidRDefault="007F6A1C" w:rsidP="000172E0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  <w:lang w:val="en-GB"/>
              </w:rPr>
            </w:pPr>
            <w:r w:rsidRPr="007F6A1C">
              <w:rPr>
                <w:rFonts w:cs="Arial"/>
                <w:b/>
                <w:lang w:val="en-GB"/>
              </w:rPr>
              <w:t xml:space="preserve">Supervisor </w:t>
            </w:r>
            <w:r w:rsidR="00482D21" w:rsidRPr="007F6A1C">
              <w:rPr>
                <w:rFonts w:cs="Arial"/>
                <w:b/>
                <w:lang w:val="en-GB"/>
              </w:rPr>
              <w:t>2:</w:t>
            </w:r>
          </w:p>
        </w:tc>
        <w:tc>
          <w:tcPr>
            <w:tcW w:w="8648" w:type="dxa"/>
          </w:tcPr>
          <w:p w14:paraId="1112711E" w14:textId="77777777" w:rsidR="00482D21" w:rsidRPr="007F6A1C" w:rsidRDefault="00482D21" w:rsidP="000172E0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  <w:lang w:val="en-GB"/>
              </w:rPr>
            </w:pPr>
            <w:r w:rsidRPr="007F6A1C">
              <w:rPr>
                <w:rFonts w:cs="Arial"/>
                <w:b/>
                <w:i/>
                <w:lang w:val="en-GB"/>
              </w:rPr>
              <w:fldChar w:fldCharType="begin"/>
            </w:r>
            <w:r w:rsidRPr="007F6A1C">
              <w:rPr>
                <w:rFonts w:cs="Arial"/>
                <w:b/>
                <w:i/>
                <w:lang w:val="en-GB"/>
              </w:rPr>
              <w:instrText xml:space="preserve"> REF  Orientador2  \* MERGEFORMAT </w:instrText>
            </w:r>
            <w:r w:rsidRPr="007F6A1C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 w:rsidRPr="00AA126B">
              <w:rPr>
                <w:rFonts w:cs="Arial"/>
                <w:b/>
                <w:noProof/>
                <w:lang w:val="en-GB"/>
              </w:rPr>
              <w:t>Name Supervisor 2</w:t>
            </w:r>
            <w:r w:rsidRPr="007F6A1C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</w:tr>
      <w:tr w:rsidR="007F6A1C" w:rsidRPr="007F6A1C" w14:paraId="2FD4A6A7" w14:textId="77777777" w:rsidTr="000172E0">
        <w:trPr>
          <w:cantSplit/>
          <w:trHeight w:val="1701"/>
        </w:trPr>
        <w:tc>
          <w:tcPr>
            <w:tcW w:w="1701" w:type="dxa"/>
          </w:tcPr>
          <w:p w14:paraId="519438B6" w14:textId="77777777" w:rsidR="007F6A1C" w:rsidRPr="007F6A1C" w:rsidRDefault="007F6A1C" w:rsidP="007F6A1C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  <w:lang w:val="en-GB"/>
              </w:rPr>
            </w:pPr>
            <w:r w:rsidRPr="007F6A1C">
              <w:rPr>
                <w:rFonts w:cs="Arial"/>
                <w:b/>
                <w:lang w:val="en-GB"/>
              </w:rPr>
              <w:t>Short CV:</w:t>
            </w:r>
          </w:p>
        </w:tc>
        <w:tc>
          <w:tcPr>
            <w:tcW w:w="8648" w:type="dxa"/>
          </w:tcPr>
          <w:p w14:paraId="3E50763C" w14:textId="77777777" w:rsidR="007F6A1C" w:rsidRPr="007F6A1C" w:rsidRDefault="007F6A1C" w:rsidP="007F6A1C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lang w:val="en-GB"/>
              </w:rPr>
            </w:pPr>
            <w:r w:rsidRPr="007F6A1C">
              <w:rPr>
                <w:rFonts w:cs="Arial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default w:val="(Short CV, maximum 700 characters)"/>
                    <w:maxLength w:val="700"/>
                  </w:textInput>
                </w:ffData>
              </w:fldChar>
            </w:r>
            <w:r w:rsidRPr="007F6A1C">
              <w:rPr>
                <w:rFonts w:cs="Arial"/>
                <w:lang w:val="en-GB"/>
              </w:rPr>
              <w:instrText xml:space="preserve"> FORMTEXT </w:instrText>
            </w:r>
            <w:r w:rsidRPr="007F6A1C">
              <w:rPr>
                <w:rFonts w:cs="Arial"/>
                <w:lang w:val="en-GB"/>
              </w:rPr>
            </w:r>
            <w:r w:rsidRPr="007F6A1C">
              <w:rPr>
                <w:rFonts w:cs="Arial"/>
                <w:lang w:val="en-GB"/>
              </w:rPr>
              <w:fldChar w:fldCharType="separate"/>
            </w:r>
            <w:r w:rsidRPr="007F6A1C">
              <w:rPr>
                <w:rFonts w:cs="Arial"/>
                <w:noProof/>
                <w:lang w:val="en-GB"/>
              </w:rPr>
              <w:t>(Short CV, maximum 700 characters)</w:t>
            </w:r>
            <w:r w:rsidRPr="007F6A1C">
              <w:rPr>
                <w:rFonts w:cs="Arial"/>
                <w:lang w:val="en-GB"/>
              </w:rPr>
              <w:fldChar w:fldCharType="end"/>
            </w:r>
          </w:p>
        </w:tc>
      </w:tr>
      <w:tr w:rsidR="0004555F" w:rsidRPr="00560E2B" w14:paraId="38F6773B" w14:textId="77777777" w:rsidTr="000172E0">
        <w:trPr>
          <w:cantSplit/>
          <w:trHeight w:val="1701"/>
        </w:trPr>
        <w:tc>
          <w:tcPr>
            <w:tcW w:w="1701" w:type="dxa"/>
          </w:tcPr>
          <w:p w14:paraId="0C0A19C1" w14:textId="77777777" w:rsidR="0004555F" w:rsidRPr="007F6A1C" w:rsidRDefault="0004555F" w:rsidP="0004555F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S</w:t>
            </w:r>
            <w:r w:rsidRPr="007F6A1C">
              <w:rPr>
                <w:rFonts w:cs="Arial"/>
                <w:b/>
                <w:lang w:val="en-GB"/>
              </w:rPr>
              <w:t>pec</w:t>
            </w:r>
            <w:r>
              <w:rPr>
                <w:rFonts w:cs="Arial"/>
                <w:b/>
                <w:lang w:val="en-GB"/>
              </w:rPr>
              <w:t>i</w:t>
            </w:r>
            <w:r w:rsidRPr="007F6A1C">
              <w:rPr>
                <w:rFonts w:cs="Arial"/>
                <w:b/>
                <w:lang w:val="en-GB"/>
              </w:rPr>
              <w:t xml:space="preserve">fic </w:t>
            </w:r>
            <w:r>
              <w:rPr>
                <w:rFonts w:cs="Arial"/>
                <w:b/>
                <w:lang w:val="en-GB"/>
              </w:rPr>
              <w:t>c</w:t>
            </w:r>
            <w:r w:rsidRPr="007F6A1C">
              <w:rPr>
                <w:rFonts w:cs="Arial"/>
                <w:b/>
                <w:lang w:val="en-GB"/>
              </w:rPr>
              <w:t>ompetences:</w:t>
            </w:r>
          </w:p>
        </w:tc>
        <w:tc>
          <w:tcPr>
            <w:tcW w:w="8648" w:type="dxa"/>
          </w:tcPr>
          <w:p w14:paraId="7A8AC6B8" w14:textId="77777777" w:rsidR="0004555F" w:rsidRPr="007F6A1C" w:rsidRDefault="0004555F" w:rsidP="0004555F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default w:val="(List the specific competences that will be fundamental to this supervision. The competences must be distinct and complementary to the other supervisors, maximum 700 characters)"/>
                    <w:maxLength w:val="700"/>
                  </w:textInput>
                </w:ffData>
              </w:fldChar>
            </w:r>
            <w:r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>
              <w:rPr>
                <w:rFonts w:cs="Arial"/>
                <w:noProof/>
                <w:lang w:val="en-GB"/>
              </w:rPr>
              <w:t>(List the specific competences that will be fundamental to this supervision. The competences must be distinct and complementary to the other supervisors, maximum 700 characters)</w:t>
            </w:r>
            <w:r>
              <w:rPr>
                <w:rFonts w:cs="Arial"/>
                <w:lang w:val="en-GB"/>
              </w:rPr>
              <w:fldChar w:fldCharType="end"/>
            </w:r>
          </w:p>
        </w:tc>
      </w:tr>
      <w:tr w:rsidR="00482D21" w:rsidRPr="00560E2B" w14:paraId="44A61646" w14:textId="77777777" w:rsidTr="000172E0">
        <w:trPr>
          <w:cantSplit/>
        </w:trPr>
        <w:tc>
          <w:tcPr>
            <w:tcW w:w="1701" w:type="dxa"/>
          </w:tcPr>
          <w:p w14:paraId="6248EBF9" w14:textId="77777777" w:rsidR="00482D21" w:rsidRPr="007F6A1C" w:rsidRDefault="00482D21" w:rsidP="000172E0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  <w:lang w:val="en-GB"/>
              </w:rPr>
            </w:pPr>
          </w:p>
        </w:tc>
        <w:tc>
          <w:tcPr>
            <w:tcW w:w="8648" w:type="dxa"/>
          </w:tcPr>
          <w:p w14:paraId="22918B9F" w14:textId="77777777" w:rsidR="00482D21" w:rsidRPr="007F6A1C" w:rsidRDefault="00482D21" w:rsidP="000172E0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lang w:val="en-GB"/>
              </w:rPr>
            </w:pPr>
          </w:p>
        </w:tc>
      </w:tr>
      <w:tr w:rsidR="00482D21" w:rsidRPr="007F6A1C" w14:paraId="245D0E30" w14:textId="77777777" w:rsidTr="000172E0">
        <w:trPr>
          <w:cantSplit/>
        </w:trPr>
        <w:tc>
          <w:tcPr>
            <w:tcW w:w="1701" w:type="dxa"/>
          </w:tcPr>
          <w:p w14:paraId="32B14828" w14:textId="77777777" w:rsidR="00482D21" w:rsidRPr="007F6A1C" w:rsidRDefault="007F6A1C" w:rsidP="000172E0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  <w:lang w:val="en-GB"/>
              </w:rPr>
            </w:pPr>
            <w:r w:rsidRPr="007F6A1C">
              <w:rPr>
                <w:rFonts w:cs="Arial"/>
                <w:b/>
                <w:lang w:val="en-GB"/>
              </w:rPr>
              <w:t xml:space="preserve">Supervisor </w:t>
            </w:r>
            <w:r w:rsidR="00482D21" w:rsidRPr="007F6A1C">
              <w:rPr>
                <w:rFonts w:cs="Arial"/>
                <w:b/>
                <w:lang w:val="en-GB"/>
              </w:rPr>
              <w:t>3:</w:t>
            </w:r>
          </w:p>
        </w:tc>
        <w:tc>
          <w:tcPr>
            <w:tcW w:w="8648" w:type="dxa"/>
          </w:tcPr>
          <w:p w14:paraId="562A005F" w14:textId="77777777" w:rsidR="00482D21" w:rsidRPr="007F6A1C" w:rsidRDefault="00482D21" w:rsidP="000172E0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  <w:lang w:val="en-GB"/>
              </w:rPr>
            </w:pPr>
            <w:r w:rsidRPr="007F6A1C">
              <w:rPr>
                <w:rFonts w:cs="Arial"/>
                <w:b/>
                <w:i/>
                <w:lang w:val="en-GB"/>
              </w:rPr>
              <w:fldChar w:fldCharType="begin"/>
            </w:r>
            <w:r w:rsidRPr="007F6A1C">
              <w:rPr>
                <w:rFonts w:cs="Arial"/>
                <w:b/>
                <w:i/>
                <w:lang w:val="en-GB"/>
              </w:rPr>
              <w:instrText xml:space="preserve"> REF  Orientador3  \* MERGEFORMAT </w:instrText>
            </w:r>
            <w:r w:rsidRPr="007F6A1C">
              <w:rPr>
                <w:rFonts w:cs="Arial"/>
                <w:b/>
                <w:i/>
                <w:lang w:val="en-GB"/>
              </w:rPr>
              <w:fldChar w:fldCharType="separate"/>
            </w:r>
            <w:r w:rsidR="00AA126B" w:rsidRPr="00AA126B">
              <w:rPr>
                <w:rFonts w:cs="Arial"/>
                <w:b/>
                <w:noProof/>
                <w:lang w:val="en-GB"/>
              </w:rPr>
              <w:t>Name Supervisor 3</w:t>
            </w:r>
            <w:r w:rsidRPr="007F6A1C">
              <w:rPr>
                <w:rFonts w:cs="Arial"/>
                <w:b/>
                <w:i/>
                <w:lang w:val="en-GB"/>
              </w:rPr>
              <w:fldChar w:fldCharType="end"/>
            </w:r>
          </w:p>
        </w:tc>
      </w:tr>
      <w:tr w:rsidR="007F6A1C" w:rsidRPr="007F6A1C" w14:paraId="0224D543" w14:textId="77777777" w:rsidTr="000172E0">
        <w:trPr>
          <w:cantSplit/>
          <w:trHeight w:val="1701"/>
        </w:trPr>
        <w:tc>
          <w:tcPr>
            <w:tcW w:w="1701" w:type="dxa"/>
          </w:tcPr>
          <w:p w14:paraId="20F5FA77" w14:textId="77777777" w:rsidR="007F6A1C" w:rsidRPr="007F6A1C" w:rsidRDefault="007F6A1C" w:rsidP="007F6A1C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  <w:lang w:val="en-GB"/>
              </w:rPr>
            </w:pPr>
            <w:r w:rsidRPr="007F6A1C">
              <w:rPr>
                <w:rFonts w:cs="Arial"/>
                <w:b/>
                <w:lang w:val="en-GB"/>
              </w:rPr>
              <w:t>Short CV:</w:t>
            </w:r>
          </w:p>
        </w:tc>
        <w:tc>
          <w:tcPr>
            <w:tcW w:w="8648" w:type="dxa"/>
          </w:tcPr>
          <w:p w14:paraId="17967575" w14:textId="77777777" w:rsidR="007F6A1C" w:rsidRPr="007F6A1C" w:rsidRDefault="007F6A1C" w:rsidP="007F6A1C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lang w:val="en-GB"/>
              </w:rPr>
            </w:pPr>
            <w:r w:rsidRPr="007F6A1C">
              <w:rPr>
                <w:rFonts w:cs="Arial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default w:val="(Short CV, maximum 700 characters)"/>
                    <w:maxLength w:val="700"/>
                  </w:textInput>
                </w:ffData>
              </w:fldChar>
            </w:r>
            <w:r w:rsidRPr="007F6A1C">
              <w:rPr>
                <w:rFonts w:cs="Arial"/>
                <w:lang w:val="en-GB"/>
              </w:rPr>
              <w:instrText xml:space="preserve"> FORMTEXT </w:instrText>
            </w:r>
            <w:r w:rsidRPr="007F6A1C">
              <w:rPr>
                <w:rFonts w:cs="Arial"/>
                <w:lang w:val="en-GB"/>
              </w:rPr>
            </w:r>
            <w:r w:rsidRPr="007F6A1C">
              <w:rPr>
                <w:rFonts w:cs="Arial"/>
                <w:lang w:val="en-GB"/>
              </w:rPr>
              <w:fldChar w:fldCharType="separate"/>
            </w:r>
            <w:r w:rsidRPr="007F6A1C">
              <w:rPr>
                <w:rFonts w:cs="Arial"/>
                <w:noProof/>
                <w:lang w:val="en-GB"/>
              </w:rPr>
              <w:t>(Short CV, maximum 700 characters)</w:t>
            </w:r>
            <w:r w:rsidRPr="007F6A1C">
              <w:rPr>
                <w:rFonts w:cs="Arial"/>
                <w:lang w:val="en-GB"/>
              </w:rPr>
              <w:fldChar w:fldCharType="end"/>
            </w:r>
          </w:p>
        </w:tc>
      </w:tr>
      <w:tr w:rsidR="0004555F" w:rsidRPr="00560E2B" w14:paraId="47FF9D34" w14:textId="77777777" w:rsidTr="000172E0">
        <w:trPr>
          <w:cantSplit/>
          <w:trHeight w:val="1701"/>
        </w:trPr>
        <w:tc>
          <w:tcPr>
            <w:tcW w:w="1701" w:type="dxa"/>
          </w:tcPr>
          <w:p w14:paraId="5A1610F4" w14:textId="77777777" w:rsidR="0004555F" w:rsidRPr="007F6A1C" w:rsidRDefault="0004555F" w:rsidP="0004555F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S</w:t>
            </w:r>
            <w:r w:rsidRPr="007F6A1C">
              <w:rPr>
                <w:rFonts w:cs="Arial"/>
                <w:b/>
                <w:lang w:val="en-GB"/>
              </w:rPr>
              <w:t>pec</w:t>
            </w:r>
            <w:r>
              <w:rPr>
                <w:rFonts w:cs="Arial"/>
                <w:b/>
                <w:lang w:val="en-GB"/>
              </w:rPr>
              <w:t>i</w:t>
            </w:r>
            <w:r w:rsidRPr="007F6A1C">
              <w:rPr>
                <w:rFonts w:cs="Arial"/>
                <w:b/>
                <w:lang w:val="en-GB"/>
              </w:rPr>
              <w:t xml:space="preserve">fic </w:t>
            </w:r>
            <w:r>
              <w:rPr>
                <w:rFonts w:cs="Arial"/>
                <w:b/>
                <w:lang w:val="en-GB"/>
              </w:rPr>
              <w:t>c</w:t>
            </w:r>
            <w:r w:rsidRPr="007F6A1C">
              <w:rPr>
                <w:rFonts w:cs="Arial"/>
                <w:b/>
                <w:lang w:val="en-GB"/>
              </w:rPr>
              <w:t>ompetences:</w:t>
            </w:r>
          </w:p>
        </w:tc>
        <w:tc>
          <w:tcPr>
            <w:tcW w:w="8648" w:type="dxa"/>
          </w:tcPr>
          <w:p w14:paraId="1B954187" w14:textId="77777777" w:rsidR="0004555F" w:rsidRPr="007F6A1C" w:rsidRDefault="0004555F" w:rsidP="0004555F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default w:val="(List the specific competences that will be fundamental to this supervision. The competences must be distinct and complementary to the other supervisors, maximum 700 characters)"/>
                    <w:maxLength w:val="700"/>
                  </w:textInput>
                </w:ffData>
              </w:fldChar>
            </w:r>
            <w:r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>
              <w:rPr>
                <w:rFonts w:cs="Arial"/>
                <w:noProof/>
                <w:lang w:val="en-GB"/>
              </w:rPr>
              <w:t>(List the specific competences that will be fundamental to this supervision. The competences must be distinct and complementary to the other supervisors, maximum 700 characters)</w:t>
            </w:r>
            <w:r>
              <w:rPr>
                <w:rFonts w:cs="Arial"/>
                <w:lang w:val="en-GB"/>
              </w:rPr>
              <w:fldChar w:fldCharType="end"/>
            </w:r>
          </w:p>
        </w:tc>
      </w:tr>
    </w:tbl>
    <w:p w14:paraId="343EA078" w14:textId="77777777" w:rsidR="00482D21" w:rsidRPr="0004555F" w:rsidRDefault="00482D21" w:rsidP="00482D21">
      <w:pPr>
        <w:jc w:val="both"/>
        <w:rPr>
          <w:rFonts w:cs="Arial"/>
          <w:sz w:val="14"/>
          <w:lang w:val="en-GB"/>
        </w:rPr>
      </w:pPr>
    </w:p>
    <w:p w14:paraId="619EE77F" w14:textId="77777777" w:rsidR="00482D21" w:rsidRPr="00E53098" w:rsidRDefault="007F6A1C" w:rsidP="00482D21">
      <w:pPr>
        <w:jc w:val="both"/>
        <w:rPr>
          <w:rFonts w:cs="Arial"/>
        </w:rPr>
      </w:pPr>
      <w:r>
        <w:rPr>
          <w:rFonts w:cs="Arial"/>
        </w:rPr>
        <w:t>Date</w:t>
      </w:r>
      <w:r w:rsidR="00482D21" w:rsidRPr="00E53098">
        <w:rPr>
          <w:rFonts w:cs="Arial"/>
        </w:rPr>
        <w:t xml:space="preserve">: </w:t>
      </w:r>
      <w:r w:rsidR="00482D21">
        <w:rPr>
          <w:rFonts w:cs="Arial"/>
        </w:rPr>
        <w:fldChar w:fldCharType="begin">
          <w:ffData>
            <w:name w:val="dia_PD"/>
            <w:enabled/>
            <w:calcOnExit/>
            <w:textInput>
              <w:default w:val="    "/>
            </w:textInput>
          </w:ffData>
        </w:fldChar>
      </w:r>
      <w:r w:rsidR="00482D21">
        <w:rPr>
          <w:rFonts w:cs="Arial"/>
        </w:rPr>
        <w:instrText xml:space="preserve"> FORMTEXT </w:instrText>
      </w:r>
      <w:r w:rsidR="00482D21">
        <w:rPr>
          <w:rFonts w:cs="Arial"/>
        </w:rPr>
      </w:r>
      <w:r w:rsidR="00482D21">
        <w:rPr>
          <w:rFonts w:cs="Arial"/>
        </w:rPr>
        <w:fldChar w:fldCharType="separate"/>
      </w:r>
      <w:r w:rsidR="00482D21">
        <w:rPr>
          <w:rFonts w:cs="Arial"/>
          <w:noProof/>
        </w:rPr>
        <w:t xml:space="preserve">    </w:t>
      </w:r>
      <w:r w:rsidR="00482D21">
        <w:rPr>
          <w:rFonts w:cs="Arial"/>
        </w:rPr>
        <w:fldChar w:fldCharType="end"/>
      </w:r>
      <w:r w:rsidR="00482D21">
        <w:rPr>
          <w:rFonts w:cs="Arial"/>
        </w:rPr>
        <w:t xml:space="preserve"> </w:t>
      </w:r>
      <w:r w:rsidR="00482D21" w:rsidRPr="00E53098">
        <w:rPr>
          <w:rFonts w:cs="Arial"/>
        </w:rPr>
        <w:t>/</w:t>
      </w:r>
      <w:r w:rsidR="00482D21">
        <w:rPr>
          <w:rFonts w:cs="Arial"/>
        </w:rPr>
        <w:t xml:space="preserve"> </w:t>
      </w:r>
      <w:r w:rsidR="00482D21">
        <w:rPr>
          <w:rFonts w:cs="Arial"/>
        </w:rPr>
        <w:fldChar w:fldCharType="begin">
          <w:ffData>
            <w:name w:val="dia_centro"/>
            <w:enabled/>
            <w:calcOnExit/>
            <w:textInput>
              <w:default w:val="    "/>
            </w:textInput>
          </w:ffData>
        </w:fldChar>
      </w:r>
      <w:r w:rsidR="00482D21">
        <w:rPr>
          <w:rFonts w:cs="Arial"/>
        </w:rPr>
        <w:instrText xml:space="preserve"> FORMTEXT </w:instrText>
      </w:r>
      <w:r w:rsidR="00482D21">
        <w:rPr>
          <w:rFonts w:cs="Arial"/>
        </w:rPr>
      </w:r>
      <w:r w:rsidR="00482D21">
        <w:rPr>
          <w:rFonts w:cs="Arial"/>
        </w:rPr>
        <w:fldChar w:fldCharType="separate"/>
      </w:r>
      <w:r w:rsidR="00482D21">
        <w:rPr>
          <w:rFonts w:cs="Arial"/>
          <w:noProof/>
        </w:rPr>
        <w:t xml:space="preserve">    </w:t>
      </w:r>
      <w:r w:rsidR="00482D21">
        <w:rPr>
          <w:rFonts w:cs="Arial"/>
        </w:rPr>
        <w:fldChar w:fldCharType="end"/>
      </w:r>
      <w:r w:rsidR="00482D21">
        <w:rPr>
          <w:rFonts w:cs="Arial"/>
        </w:rPr>
        <w:t xml:space="preserve"> </w:t>
      </w:r>
      <w:r w:rsidR="00482D21" w:rsidRPr="00E53098">
        <w:rPr>
          <w:rFonts w:cs="Arial"/>
        </w:rPr>
        <w:t>/</w:t>
      </w:r>
      <w:r w:rsidR="00482D21">
        <w:rPr>
          <w:rFonts w:cs="Arial"/>
        </w:rPr>
        <w:t xml:space="preserve"> </w:t>
      </w:r>
      <w:r w:rsidR="00482D21">
        <w:rPr>
          <w:rFonts w:cs="Arial"/>
        </w:rPr>
        <w:fldChar w:fldCharType="begin">
          <w:ffData>
            <w:name w:val="ano_PD"/>
            <w:enabled/>
            <w:calcOnExit/>
            <w:textInput>
              <w:default w:val="        "/>
            </w:textInput>
          </w:ffData>
        </w:fldChar>
      </w:r>
      <w:r w:rsidR="00482D21">
        <w:rPr>
          <w:rFonts w:cs="Arial"/>
        </w:rPr>
        <w:instrText xml:space="preserve"> FORMTEXT </w:instrText>
      </w:r>
      <w:r w:rsidR="00482D21">
        <w:rPr>
          <w:rFonts w:cs="Arial"/>
        </w:rPr>
      </w:r>
      <w:r w:rsidR="00482D21">
        <w:rPr>
          <w:rFonts w:cs="Arial"/>
        </w:rPr>
        <w:fldChar w:fldCharType="separate"/>
      </w:r>
      <w:r w:rsidR="00482D21">
        <w:rPr>
          <w:rFonts w:cs="Arial"/>
          <w:noProof/>
        </w:rPr>
        <w:t xml:space="preserve">        </w:t>
      </w:r>
      <w:r w:rsidR="00482D21">
        <w:rPr>
          <w:rFonts w:cs="Arial"/>
        </w:rPr>
        <w:fldChar w:fldCharType="end"/>
      </w:r>
    </w:p>
    <w:p w14:paraId="2823CD0D" w14:textId="77777777" w:rsidR="00482D21" w:rsidRDefault="00482D21" w:rsidP="00482D21">
      <w:pPr>
        <w:jc w:val="both"/>
        <w:rPr>
          <w:rFonts w:cs="Arial"/>
        </w:rPr>
      </w:pPr>
    </w:p>
    <w:p w14:paraId="007E445E" w14:textId="77777777" w:rsidR="00482D21" w:rsidRPr="007F6A1C" w:rsidRDefault="007F6A1C" w:rsidP="00482D21">
      <w:pPr>
        <w:jc w:val="both"/>
        <w:rPr>
          <w:rFonts w:cs="Arial"/>
          <w:lang w:val="en-GB"/>
        </w:rPr>
      </w:pPr>
      <w:r w:rsidRPr="007F6A1C">
        <w:rPr>
          <w:rFonts w:cs="Arial"/>
          <w:lang w:val="en-GB"/>
        </w:rPr>
        <w:t>The Student Supervisors</w:t>
      </w:r>
      <w:r w:rsidR="00482D21" w:rsidRPr="007F6A1C">
        <w:rPr>
          <w:rFonts w:cs="Arial"/>
          <w:lang w:val="en-GB"/>
        </w:rPr>
        <w:t>,</w:t>
      </w:r>
    </w:p>
    <w:p w14:paraId="0711790F" w14:textId="77777777" w:rsidR="00482D21" w:rsidRPr="00807019" w:rsidRDefault="00482D21" w:rsidP="00482D21">
      <w:pPr>
        <w:jc w:val="both"/>
        <w:rPr>
          <w:rFonts w:cs="Arial"/>
          <w:sz w:val="14"/>
        </w:rPr>
      </w:pPr>
    </w:p>
    <w:tbl>
      <w:tblPr>
        <w:tblStyle w:val="TableGrid"/>
        <w:tblW w:w="10432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284"/>
        <w:gridCol w:w="3288"/>
        <w:gridCol w:w="284"/>
        <w:gridCol w:w="3288"/>
      </w:tblGrid>
      <w:tr w:rsidR="00482D21" w14:paraId="3A937E7D" w14:textId="77777777" w:rsidTr="000172E0">
        <w:trPr>
          <w:trHeight w:val="268"/>
          <w:jc w:val="center"/>
        </w:trPr>
        <w:tc>
          <w:tcPr>
            <w:tcW w:w="3288" w:type="dxa"/>
          </w:tcPr>
          <w:p w14:paraId="445DDCB0" w14:textId="77777777" w:rsidR="00482D21" w:rsidRPr="002D2A06" w:rsidRDefault="007F6A1C" w:rsidP="000172E0">
            <w:pPr>
              <w:jc w:val="center"/>
              <w:rPr>
                <w:rFonts w:cs="Arial"/>
                <w:b/>
              </w:rPr>
            </w:pPr>
            <w:r w:rsidRPr="007F6A1C">
              <w:rPr>
                <w:rFonts w:cs="Arial"/>
                <w:b/>
                <w:lang w:val="en-GB"/>
              </w:rPr>
              <w:t xml:space="preserve">Supervisor </w:t>
            </w:r>
            <w:r w:rsidR="00482D21" w:rsidRPr="002D2A06">
              <w:rPr>
                <w:rFonts w:cs="Arial"/>
                <w:b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</w:tcPr>
          <w:p w14:paraId="5FE81FAB" w14:textId="77777777" w:rsidR="00482D21" w:rsidRPr="002D2A06" w:rsidRDefault="00482D21" w:rsidP="000172E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288" w:type="dxa"/>
          </w:tcPr>
          <w:p w14:paraId="6713CF77" w14:textId="77777777" w:rsidR="00482D21" w:rsidRPr="002D2A06" w:rsidRDefault="007F6A1C" w:rsidP="000172E0">
            <w:pPr>
              <w:jc w:val="center"/>
              <w:rPr>
                <w:rFonts w:cs="Arial"/>
                <w:b/>
              </w:rPr>
            </w:pPr>
            <w:r w:rsidRPr="007F6A1C">
              <w:rPr>
                <w:rFonts w:cs="Arial"/>
                <w:b/>
                <w:lang w:val="en-GB"/>
              </w:rPr>
              <w:t xml:space="preserve">Supervisor </w:t>
            </w:r>
            <w:r w:rsidR="00482D21" w:rsidRPr="002D2A06">
              <w:rPr>
                <w:rFonts w:cs="Arial"/>
                <w:b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</w:tcPr>
          <w:p w14:paraId="7E0AFB18" w14:textId="77777777" w:rsidR="00482D21" w:rsidRPr="002D2A06" w:rsidRDefault="00482D21" w:rsidP="000172E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288" w:type="dxa"/>
          </w:tcPr>
          <w:p w14:paraId="064FB305" w14:textId="77777777" w:rsidR="00482D21" w:rsidRPr="002D2A06" w:rsidRDefault="007F6A1C" w:rsidP="000172E0">
            <w:pPr>
              <w:jc w:val="center"/>
              <w:rPr>
                <w:rFonts w:cs="Arial"/>
                <w:b/>
              </w:rPr>
            </w:pPr>
            <w:r w:rsidRPr="007F6A1C">
              <w:rPr>
                <w:rFonts w:cs="Arial"/>
                <w:b/>
                <w:lang w:val="en-GB"/>
              </w:rPr>
              <w:t xml:space="preserve">Supervisor </w:t>
            </w:r>
            <w:r w:rsidR="00482D21" w:rsidRPr="002D2A06">
              <w:rPr>
                <w:rFonts w:cs="Arial"/>
                <w:b/>
              </w:rPr>
              <w:t>3</w:t>
            </w:r>
          </w:p>
        </w:tc>
      </w:tr>
      <w:tr w:rsidR="00482D21" w14:paraId="7117F237" w14:textId="77777777" w:rsidTr="000172E0">
        <w:trPr>
          <w:trHeight w:val="1134"/>
          <w:jc w:val="center"/>
        </w:trPr>
        <w:tc>
          <w:tcPr>
            <w:tcW w:w="3288" w:type="dxa"/>
          </w:tcPr>
          <w:p w14:paraId="476859AD" w14:textId="77777777" w:rsidR="00482D21" w:rsidRDefault="00482D21" w:rsidP="000172E0">
            <w:pPr>
              <w:jc w:val="both"/>
              <w:rPr>
                <w:rFonts w:cs="Arial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09451AA4" w14:textId="77777777" w:rsidR="00482D21" w:rsidRDefault="00482D21" w:rsidP="000172E0">
            <w:pPr>
              <w:jc w:val="both"/>
              <w:rPr>
                <w:rFonts w:cs="Arial"/>
              </w:rPr>
            </w:pPr>
          </w:p>
        </w:tc>
        <w:tc>
          <w:tcPr>
            <w:tcW w:w="3288" w:type="dxa"/>
          </w:tcPr>
          <w:p w14:paraId="3B1BC26C" w14:textId="77777777" w:rsidR="00482D21" w:rsidRDefault="00482D21" w:rsidP="000172E0">
            <w:pPr>
              <w:jc w:val="both"/>
              <w:rPr>
                <w:rFonts w:cs="Arial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32FE6F98" w14:textId="77777777" w:rsidR="00482D21" w:rsidRDefault="00482D21" w:rsidP="000172E0">
            <w:pPr>
              <w:jc w:val="both"/>
              <w:rPr>
                <w:rFonts w:cs="Arial"/>
              </w:rPr>
            </w:pPr>
          </w:p>
        </w:tc>
        <w:tc>
          <w:tcPr>
            <w:tcW w:w="3288" w:type="dxa"/>
          </w:tcPr>
          <w:p w14:paraId="660BE332" w14:textId="77777777" w:rsidR="00482D21" w:rsidRDefault="00482D21" w:rsidP="000172E0">
            <w:pPr>
              <w:jc w:val="both"/>
              <w:rPr>
                <w:rFonts w:cs="Arial"/>
              </w:rPr>
            </w:pPr>
          </w:p>
        </w:tc>
      </w:tr>
    </w:tbl>
    <w:p w14:paraId="3EB42E41" w14:textId="77777777" w:rsidR="00AC50FB" w:rsidRPr="00482D21" w:rsidRDefault="00AC50FB" w:rsidP="00482D21">
      <w:pPr>
        <w:rPr>
          <w:rFonts w:cs="Arial"/>
          <w:sz w:val="8"/>
          <w:szCs w:val="8"/>
          <w:lang w:val="en-GB"/>
        </w:rPr>
      </w:pPr>
    </w:p>
    <w:sectPr w:rsidR="00AC50FB" w:rsidRPr="00482D21" w:rsidSect="00482D21">
      <w:footerReference w:type="default" r:id="rId17"/>
      <w:footnotePr>
        <w:pos w:val="sectEnd"/>
      </w:footnotePr>
      <w:endnotePr>
        <w:numFmt w:val="decimal"/>
        <w:numStart w:val="0"/>
      </w:endnotePr>
      <w:pgSz w:w="12240" w:h="15840"/>
      <w:pgMar w:top="851" w:right="964" w:bottom="284" w:left="964" w:header="720" w:footer="14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25C426" w14:textId="77777777" w:rsidR="00CE2B5E" w:rsidRDefault="00CE2B5E">
      <w:r>
        <w:separator/>
      </w:r>
    </w:p>
  </w:endnote>
  <w:endnote w:type="continuationSeparator" w:id="0">
    <w:p w14:paraId="4C34A834" w14:textId="77777777" w:rsidR="00CE2B5E" w:rsidRDefault="00CE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GotTLig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1168" w:type="dxa"/>
      <w:tblLayout w:type="fixed"/>
      <w:tblLook w:val="0000" w:firstRow="0" w:lastRow="0" w:firstColumn="0" w:lastColumn="0" w:noHBand="0" w:noVBand="0"/>
    </w:tblPr>
    <w:tblGrid>
      <w:gridCol w:w="11199"/>
    </w:tblGrid>
    <w:tr w:rsidR="00D02337" w14:paraId="03AE90AA" w14:textId="77777777">
      <w:tc>
        <w:tcPr>
          <w:tcW w:w="11199" w:type="dxa"/>
        </w:tcPr>
        <w:p w14:paraId="726E11D2" w14:textId="77777777" w:rsidR="00D02337" w:rsidRDefault="00D02337">
          <w:pPr>
            <w:pStyle w:val="Footer"/>
          </w:pPr>
        </w:p>
      </w:tc>
    </w:tr>
  </w:tbl>
  <w:p w14:paraId="5AF08879" w14:textId="77777777" w:rsidR="00D02337" w:rsidRDefault="00D023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1168" w:type="dxa"/>
      <w:tblLayout w:type="fixed"/>
      <w:tblLook w:val="0000" w:firstRow="0" w:lastRow="0" w:firstColumn="0" w:lastColumn="0" w:noHBand="0" w:noVBand="0"/>
    </w:tblPr>
    <w:tblGrid>
      <w:gridCol w:w="11199"/>
    </w:tblGrid>
    <w:tr w:rsidR="00482D21" w14:paraId="70AB4085" w14:textId="77777777">
      <w:tc>
        <w:tcPr>
          <w:tcW w:w="11199" w:type="dxa"/>
        </w:tcPr>
        <w:p w14:paraId="68CBE208" w14:textId="77777777" w:rsidR="00482D21" w:rsidRDefault="00482D21">
          <w:pPr>
            <w:pStyle w:val="Footer"/>
          </w:pPr>
        </w:p>
      </w:tc>
    </w:tr>
  </w:tbl>
  <w:p w14:paraId="74D71291" w14:textId="77777777" w:rsidR="00482D21" w:rsidRDefault="00482D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8BAE7" w14:textId="77777777" w:rsidR="00482D21" w:rsidRDefault="00482D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DFD71" w14:textId="77777777" w:rsidR="00CE2B5E" w:rsidRDefault="00CE2B5E">
      <w:r>
        <w:separator/>
      </w:r>
    </w:p>
  </w:footnote>
  <w:footnote w:type="continuationSeparator" w:id="0">
    <w:p w14:paraId="12396CD9" w14:textId="77777777" w:rsidR="00CE2B5E" w:rsidRDefault="00CE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8E30C" w14:textId="77777777" w:rsidR="00D02337" w:rsidRDefault="00D02337">
    <w:pPr>
      <w:pStyle w:val="Header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23896" w14:textId="77777777" w:rsidR="00D02337" w:rsidRPr="003430D9" w:rsidRDefault="00D02337" w:rsidP="003430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9042E7"/>
    <w:multiLevelType w:val="hybridMultilevel"/>
    <w:tmpl w:val="CB96E9A0"/>
    <w:lvl w:ilvl="0" w:tplc="0409000F">
      <w:start w:val="1"/>
      <w:numFmt w:val="decimal"/>
      <w:lvlText w:val="%1."/>
      <w:lvlJc w:val="left"/>
      <w:pPr>
        <w:tabs>
          <w:tab w:val="num" w:pos="1001"/>
        </w:tabs>
        <w:ind w:left="100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1"/>
        </w:tabs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hanging="180"/>
      </w:pPr>
    </w:lvl>
  </w:abstractNum>
  <w:abstractNum w:abstractNumId="2" w15:restartNumberingAfterBreak="0">
    <w:nsid w:val="1DB27EE3"/>
    <w:multiLevelType w:val="hybridMultilevel"/>
    <w:tmpl w:val="5D1ED90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A3525"/>
    <w:multiLevelType w:val="hybridMultilevel"/>
    <w:tmpl w:val="16D8A6C4"/>
    <w:lvl w:ilvl="0" w:tplc="87B0121C">
      <w:numFmt w:val="bullet"/>
      <w:lvlText w:val=""/>
      <w:lvlJc w:val="left"/>
      <w:pPr>
        <w:tabs>
          <w:tab w:val="num" w:pos="2912"/>
        </w:tabs>
        <w:ind w:left="2912" w:hanging="360"/>
      </w:pPr>
      <w:rPr>
        <w:rFonts w:ascii="Webdings" w:eastAsia="Times New Roman" w:hAnsi="Web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409BB"/>
    <w:multiLevelType w:val="hybridMultilevel"/>
    <w:tmpl w:val="11EC1180"/>
    <w:lvl w:ilvl="0" w:tplc="04090001">
      <w:start w:val="1"/>
      <w:numFmt w:val="bullet"/>
      <w:lvlText w:val=""/>
      <w:lvlJc w:val="left"/>
      <w:pPr>
        <w:tabs>
          <w:tab w:val="num" w:pos="1001"/>
        </w:tabs>
        <w:ind w:left="100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1"/>
        </w:tabs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hanging="180"/>
      </w:pPr>
    </w:lvl>
  </w:abstractNum>
  <w:abstractNum w:abstractNumId="5" w15:restartNumberingAfterBreak="0">
    <w:nsid w:val="58F035A6"/>
    <w:multiLevelType w:val="multilevel"/>
    <w:tmpl w:val="CB96E9A0"/>
    <w:lvl w:ilvl="0">
      <w:start w:val="1"/>
      <w:numFmt w:val="decimal"/>
      <w:lvlText w:val="%1."/>
      <w:lvlJc w:val="left"/>
      <w:pPr>
        <w:tabs>
          <w:tab w:val="num" w:pos="1001"/>
        </w:tabs>
        <w:ind w:left="1001" w:hanging="360"/>
      </w:pPr>
    </w:lvl>
    <w:lvl w:ilvl="1">
      <w:start w:val="1"/>
      <w:numFmt w:val="lowerLetter"/>
      <w:lvlText w:val="%2."/>
      <w:lvlJc w:val="left"/>
      <w:pPr>
        <w:tabs>
          <w:tab w:val="num" w:pos="1721"/>
        </w:tabs>
        <w:ind w:left="1721" w:hanging="360"/>
      </w:pPr>
    </w:lvl>
    <w:lvl w:ilvl="2">
      <w:start w:val="1"/>
      <w:numFmt w:val="lowerRoman"/>
      <w:lvlText w:val="%3."/>
      <w:lvlJc w:val="right"/>
      <w:pPr>
        <w:tabs>
          <w:tab w:val="num" w:pos="2441"/>
        </w:tabs>
        <w:ind w:left="2441" w:hanging="180"/>
      </w:pPr>
    </w:lvl>
    <w:lvl w:ilvl="3">
      <w:start w:val="1"/>
      <w:numFmt w:val="decimal"/>
      <w:lvlText w:val="%4."/>
      <w:lvlJc w:val="left"/>
      <w:pPr>
        <w:tabs>
          <w:tab w:val="num" w:pos="3161"/>
        </w:tabs>
        <w:ind w:left="3161" w:hanging="360"/>
      </w:pPr>
    </w:lvl>
    <w:lvl w:ilvl="4">
      <w:start w:val="1"/>
      <w:numFmt w:val="lowerLetter"/>
      <w:lvlText w:val="%5."/>
      <w:lvlJc w:val="left"/>
      <w:pPr>
        <w:tabs>
          <w:tab w:val="num" w:pos="3881"/>
        </w:tabs>
        <w:ind w:left="3881" w:hanging="360"/>
      </w:pPr>
    </w:lvl>
    <w:lvl w:ilvl="5">
      <w:start w:val="1"/>
      <w:numFmt w:val="lowerRoman"/>
      <w:lvlText w:val="%6."/>
      <w:lvlJc w:val="right"/>
      <w:pPr>
        <w:tabs>
          <w:tab w:val="num" w:pos="4601"/>
        </w:tabs>
        <w:ind w:left="4601" w:hanging="180"/>
      </w:pPr>
    </w:lvl>
    <w:lvl w:ilvl="6">
      <w:start w:val="1"/>
      <w:numFmt w:val="decimal"/>
      <w:lvlText w:val="%7."/>
      <w:lvlJc w:val="left"/>
      <w:pPr>
        <w:tabs>
          <w:tab w:val="num" w:pos="5321"/>
        </w:tabs>
        <w:ind w:left="5321" w:hanging="360"/>
      </w:pPr>
    </w:lvl>
    <w:lvl w:ilvl="7">
      <w:start w:val="1"/>
      <w:numFmt w:val="lowerLetter"/>
      <w:lvlText w:val="%8."/>
      <w:lvlJc w:val="left"/>
      <w:pPr>
        <w:tabs>
          <w:tab w:val="num" w:pos="6041"/>
        </w:tabs>
        <w:ind w:left="6041" w:hanging="360"/>
      </w:pPr>
    </w:lvl>
    <w:lvl w:ilvl="8">
      <w:start w:val="1"/>
      <w:numFmt w:val="lowerRoman"/>
      <w:lvlText w:val="%9."/>
      <w:lvlJc w:val="right"/>
      <w:pPr>
        <w:tabs>
          <w:tab w:val="num" w:pos="6761"/>
        </w:tabs>
        <w:ind w:left="6761" w:hanging="180"/>
      </w:pPr>
    </w:lvl>
  </w:abstractNum>
  <w:abstractNum w:abstractNumId="6" w15:restartNumberingAfterBreak="0">
    <w:nsid w:val="633B22B3"/>
    <w:multiLevelType w:val="hybridMultilevel"/>
    <w:tmpl w:val="433844D0"/>
    <w:lvl w:ilvl="0" w:tplc="87B0121C">
      <w:numFmt w:val="bullet"/>
      <w:lvlText w:val=""/>
      <w:lvlJc w:val="left"/>
      <w:pPr>
        <w:tabs>
          <w:tab w:val="num" w:pos="2912"/>
        </w:tabs>
        <w:ind w:left="2912" w:hanging="360"/>
      </w:pPr>
      <w:rPr>
        <w:rFonts w:ascii="Webdings" w:eastAsia="Times New Roman" w:hAnsi="Web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7" w15:restartNumberingAfterBreak="0">
    <w:nsid w:val="65523B63"/>
    <w:multiLevelType w:val="hybridMultilevel"/>
    <w:tmpl w:val="005C22FE"/>
    <w:lvl w:ilvl="0" w:tplc="EDAA27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4105A"/>
    <w:multiLevelType w:val="hybridMultilevel"/>
    <w:tmpl w:val="03BC8718"/>
    <w:lvl w:ilvl="0" w:tplc="04090003">
      <w:start w:val="1"/>
      <w:numFmt w:val="bullet"/>
      <w:lvlText w:val="o"/>
      <w:lvlJc w:val="left"/>
      <w:pPr>
        <w:tabs>
          <w:tab w:val="num" w:pos="643"/>
        </w:tabs>
        <w:ind w:left="643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num w:numId="1" w16cid:durableId="35536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74351103">
    <w:abstractNumId w:val="6"/>
  </w:num>
  <w:num w:numId="3" w16cid:durableId="1400204658">
    <w:abstractNumId w:val="3"/>
  </w:num>
  <w:num w:numId="4" w16cid:durableId="661546253">
    <w:abstractNumId w:val="1"/>
  </w:num>
  <w:num w:numId="5" w16cid:durableId="108746802">
    <w:abstractNumId w:val="5"/>
  </w:num>
  <w:num w:numId="6" w16cid:durableId="598178361">
    <w:abstractNumId w:val="4"/>
  </w:num>
  <w:num w:numId="7" w16cid:durableId="1448813219">
    <w:abstractNumId w:val="8"/>
  </w:num>
  <w:num w:numId="8" w16cid:durableId="189495890">
    <w:abstractNumId w:val="2"/>
  </w:num>
  <w:num w:numId="9" w16cid:durableId="605207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0tTAzMLCwMDI0sLBU0lEKTi0uzszPAykwrAUA8hMFDCwAAAA="/>
  </w:docVars>
  <w:rsids>
    <w:rsidRoot w:val="001F6DA5"/>
    <w:rsid w:val="00005C07"/>
    <w:rsid w:val="000274CD"/>
    <w:rsid w:val="000319B0"/>
    <w:rsid w:val="0004555F"/>
    <w:rsid w:val="00065286"/>
    <w:rsid w:val="00070F7F"/>
    <w:rsid w:val="00073F96"/>
    <w:rsid w:val="00082207"/>
    <w:rsid w:val="00096953"/>
    <w:rsid w:val="00097098"/>
    <w:rsid w:val="00097303"/>
    <w:rsid w:val="000A11F4"/>
    <w:rsid w:val="000A19BB"/>
    <w:rsid w:val="000A26B5"/>
    <w:rsid w:val="000A396A"/>
    <w:rsid w:val="000A438C"/>
    <w:rsid w:val="000A57E9"/>
    <w:rsid w:val="000A5801"/>
    <w:rsid w:val="000A7C60"/>
    <w:rsid w:val="000C09DF"/>
    <w:rsid w:val="000C1422"/>
    <w:rsid w:val="000D6DC2"/>
    <w:rsid w:val="000E25AE"/>
    <w:rsid w:val="000E5F7F"/>
    <w:rsid w:val="000F15F8"/>
    <w:rsid w:val="000F56CE"/>
    <w:rsid w:val="00106BD3"/>
    <w:rsid w:val="00110B04"/>
    <w:rsid w:val="00111190"/>
    <w:rsid w:val="00116E16"/>
    <w:rsid w:val="001621DC"/>
    <w:rsid w:val="00165342"/>
    <w:rsid w:val="001725F6"/>
    <w:rsid w:val="0017503C"/>
    <w:rsid w:val="00180E12"/>
    <w:rsid w:val="0018269F"/>
    <w:rsid w:val="00182BA8"/>
    <w:rsid w:val="00187E10"/>
    <w:rsid w:val="001F2CB5"/>
    <w:rsid w:val="001F5747"/>
    <w:rsid w:val="001F6DA5"/>
    <w:rsid w:val="00212EE6"/>
    <w:rsid w:val="002137CD"/>
    <w:rsid w:val="0021553A"/>
    <w:rsid w:val="0021590B"/>
    <w:rsid w:val="00222435"/>
    <w:rsid w:val="00223B0C"/>
    <w:rsid w:val="00236316"/>
    <w:rsid w:val="0024674B"/>
    <w:rsid w:val="002700ED"/>
    <w:rsid w:val="00277670"/>
    <w:rsid w:val="002837F9"/>
    <w:rsid w:val="00283828"/>
    <w:rsid w:val="00284A4A"/>
    <w:rsid w:val="00284BB2"/>
    <w:rsid w:val="002859EA"/>
    <w:rsid w:val="00292EA1"/>
    <w:rsid w:val="002A6A33"/>
    <w:rsid w:val="002C5BA4"/>
    <w:rsid w:val="002C63C4"/>
    <w:rsid w:val="002D52D3"/>
    <w:rsid w:val="002E6758"/>
    <w:rsid w:val="002F3F40"/>
    <w:rsid w:val="002F6568"/>
    <w:rsid w:val="003022DB"/>
    <w:rsid w:val="00313D71"/>
    <w:rsid w:val="00333926"/>
    <w:rsid w:val="003430D9"/>
    <w:rsid w:val="003475FB"/>
    <w:rsid w:val="00360C39"/>
    <w:rsid w:val="00367A0F"/>
    <w:rsid w:val="0037247C"/>
    <w:rsid w:val="00383554"/>
    <w:rsid w:val="003A568C"/>
    <w:rsid w:val="003B060D"/>
    <w:rsid w:val="003B30B5"/>
    <w:rsid w:val="003B3C3C"/>
    <w:rsid w:val="003C2804"/>
    <w:rsid w:val="003C33A6"/>
    <w:rsid w:val="003C5F8C"/>
    <w:rsid w:val="003D2DC0"/>
    <w:rsid w:val="003D5321"/>
    <w:rsid w:val="003E2ECF"/>
    <w:rsid w:val="003E2F23"/>
    <w:rsid w:val="003F3477"/>
    <w:rsid w:val="00407B31"/>
    <w:rsid w:val="004109D2"/>
    <w:rsid w:val="0041452A"/>
    <w:rsid w:val="004244A6"/>
    <w:rsid w:val="0043547C"/>
    <w:rsid w:val="00435CD2"/>
    <w:rsid w:val="004378B7"/>
    <w:rsid w:val="00444C6B"/>
    <w:rsid w:val="00444F16"/>
    <w:rsid w:val="00445F3B"/>
    <w:rsid w:val="00451D01"/>
    <w:rsid w:val="00451DFF"/>
    <w:rsid w:val="00456186"/>
    <w:rsid w:val="00461E0E"/>
    <w:rsid w:val="00475001"/>
    <w:rsid w:val="00482D21"/>
    <w:rsid w:val="0048406D"/>
    <w:rsid w:val="004858EF"/>
    <w:rsid w:val="0048650B"/>
    <w:rsid w:val="0048772E"/>
    <w:rsid w:val="00490636"/>
    <w:rsid w:val="004B3EA9"/>
    <w:rsid w:val="004B4250"/>
    <w:rsid w:val="004C44D0"/>
    <w:rsid w:val="004D1D7C"/>
    <w:rsid w:val="004E0D56"/>
    <w:rsid w:val="004E155B"/>
    <w:rsid w:val="004E5C31"/>
    <w:rsid w:val="004F39C8"/>
    <w:rsid w:val="00520904"/>
    <w:rsid w:val="00523D96"/>
    <w:rsid w:val="005400C4"/>
    <w:rsid w:val="00541156"/>
    <w:rsid w:val="00541F40"/>
    <w:rsid w:val="00560E2B"/>
    <w:rsid w:val="00567ECD"/>
    <w:rsid w:val="00571F25"/>
    <w:rsid w:val="00572014"/>
    <w:rsid w:val="0058215C"/>
    <w:rsid w:val="005848C7"/>
    <w:rsid w:val="005951AD"/>
    <w:rsid w:val="005A12F9"/>
    <w:rsid w:val="005A3DDD"/>
    <w:rsid w:val="005A4CD5"/>
    <w:rsid w:val="005B1BE4"/>
    <w:rsid w:val="005B7B30"/>
    <w:rsid w:val="005C11FB"/>
    <w:rsid w:val="005C5AF0"/>
    <w:rsid w:val="005E36E1"/>
    <w:rsid w:val="005E7A3B"/>
    <w:rsid w:val="005E7E8E"/>
    <w:rsid w:val="005F4EB5"/>
    <w:rsid w:val="0060433C"/>
    <w:rsid w:val="006126BE"/>
    <w:rsid w:val="006260EE"/>
    <w:rsid w:val="00627CD5"/>
    <w:rsid w:val="0063397B"/>
    <w:rsid w:val="00647AE1"/>
    <w:rsid w:val="00651A7C"/>
    <w:rsid w:val="00660137"/>
    <w:rsid w:val="006659BB"/>
    <w:rsid w:val="006673E6"/>
    <w:rsid w:val="006759E1"/>
    <w:rsid w:val="00686112"/>
    <w:rsid w:val="00690BA5"/>
    <w:rsid w:val="00696405"/>
    <w:rsid w:val="006A506A"/>
    <w:rsid w:val="006B484D"/>
    <w:rsid w:val="006C7D4C"/>
    <w:rsid w:val="006D0360"/>
    <w:rsid w:val="006D5269"/>
    <w:rsid w:val="006F41D6"/>
    <w:rsid w:val="00701729"/>
    <w:rsid w:val="00702A16"/>
    <w:rsid w:val="00705593"/>
    <w:rsid w:val="00712031"/>
    <w:rsid w:val="00713AB6"/>
    <w:rsid w:val="0071407B"/>
    <w:rsid w:val="0071558A"/>
    <w:rsid w:val="007226A6"/>
    <w:rsid w:val="00722B98"/>
    <w:rsid w:val="007318D8"/>
    <w:rsid w:val="00750D52"/>
    <w:rsid w:val="0075550C"/>
    <w:rsid w:val="00755B3E"/>
    <w:rsid w:val="007605AB"/>
    <w:rsid w:val="00765965"/>
    <w:rsid w:val="00770600"/>
    <w:rsid w:val="00771A0F"/>
    <w:rsid w:val="007727DA"/>
    <w:rsid w:val="00773A9F"/>
    <w:rsid w:val="00785EF5"/>
    <w:rsid w:val="007B0085"/>
    <w:rsid w:val="007B03F6"/>
    <w:rsid w:val="007B1A6C"/>
    <w:rsid w:val="007B244C"/>
    <w:rsid w:val="007B7DF2"/>
    <w:rsid w:val="007C4697"/>
    <w:rsid w:val="007D2FE6"/>
    <w:rsid w:val="007D715A"/>
    <w:rsid w:val="007D719D"/>
    <w:rsid w:val="007F597F"/>
    <w:rsid w:val="007F6A1C"/>
    <w:rsid w:val="00802DC9"/>
    <w:rsid w:val="0080600D"/>
    <w:rsid w:val="00841823"/>
    <w:rsid w:val="00844C4C"/>
    <w:rsid w:val="008557D0"/>
    <w:rsid w:val="008635C6"/>
    <w:rsid w:val="008752CC"/>
    <w:rsid w:val="00876ED1"/>
    <w:rsid w:val="008832C1"/>
    <w:rsid w:val="0088641C"/>
    <w:rsid w:val="00887732"/>
    <w:rsid w:val="00892AFA"/>
    <w:rsid w:val="00892CFD"/>
    <w:rsid w:val="008B174E"/>
    <w:rsid w:val="008C236B"/>
    <w:rsid w:val="008D4225"/>
    <w:rsid w:val="008E0432"/>
    <w:rsid w:val="008F2879"/>
    <w:rsid w:val="008F356B"/>
    <w:rsid w:val="008F3582"/>
    <w:rsid w:val="008F5348"/>
    <w:rsid w:val="00915736"/>
    <w:rsid w:val="00923D31"/>
    <w:rsid w:val="00934F21"/>
    <w:rsid w:val="009370D1"/>
    <w:rsid w:val="00937C10"/>
    <w:rsid w:val="00963932"/>
    <w:rsid w:val="00970D8A"/>
    <w:rsid w:val="00976261"/>
    <w:rsid w:val="00991AF0"/>
    <w:rsid w:val="009A0716"/>
    <w:rsid w:val="009A6B12"/>
    <w:rsid w:val="009A7318"/>
    <w:rsid w:val="009B296F"/>
    <w:rsid w:val="009C1B4B"/>
    <w:rsid w:val="009C38E3"/>
    <w:rsid w:val="009D3D36"/>
    <w:rsid w:val="009D6145"/>
    <w:rsid w:val="00A03702"/>
    <w:rsid w:val="00A10CA8"/>
    <w:rsid w:val="00A11F40"/>
    <w:rsid w:val="00A13EE8"/>
    <w:rsid w:val="00A167D8"/>
    <w:rsid w:val="00A16C05"/>
    <w:rsid w:val="00A3515E"/>
    <w:rsid w:val="00A52688"/>
    <w:rsid w:val="00A5479C"/>
    <w:rsid w:val="00A61A57"/>
    <w:rsid w:val="00A652FE"/>
    <w:rsid w:val="00A8009E"/>
    <w:rsid w:val="00A8039D"/>
    <w:rsid w:val="00AA0E73"/>
    <w:rsid w:val="00AA126B"/>
    <w:rsid w:val="00AA6294"/>
    <w:rsid w:val="00AA7CDC"/>
    <w:rsid w:val="00AC020B"/>
    <w:rsid w:val="00AC50FB"/>
    <w:rsid w:val="00AC5463"/>
    <w:rsid w:val="00AD7330"/>
    <w:rsid w:val="00B03F6A"/>
    <w:rsid w:val="00B066FC"/>
    <w:rsid w:val="00B1523C"/>
    <w:rsid w:val="00B22594"/>
    <w:rsid w:val="00B23739"/>
    <w:rsid w:val="00B43D0C"/>
    <w:rsid w:val="00B4410F"/>
    <w:rsid w:val="00B45963"/>
    <w:rsid w:val="00B46404"/>
    <w:rsid w:val="00B46FA2"/>
    <w:rsid w:val="00B505F7"/>
    <w:rsid w:val="00B51256"/>
    <w:rsid w:val="00B52DDF"/>
    <w:rsid w:val="00B54E8D"/>
    <w:rsid w:val="00B62890"/>
    <w:rsid w:val="00B70ADE"/>
    <w:rsid w:val="00B725C8"/>
    <w:rsid w:val="00B7324C"/>
    <w:rsid w:val="00B818B0"/>
    <w:rsid w:val="00B871D3"/>
    <w:rsid w:val="00B90EE6"/>
    <w:rsid w:val="00B972A5"/>
    <w:rsid w:val="00BA5E55"/>
    <w:rsid w:val="00BB37B9"/>
    <w:rsid w:val="00BB54BA"/>
    <w:rsid w:val="00BB5D92"/>
    <w:rsid w:val="00BB7683"/>
    <w:rsid w:val="00BC2046"/>
    <w:rsid w:val="00BC3C79"/>
    <w:rsid w:val="00BC50F2"/>
    <w:rsid w:val="00BD67FD"/>
    <w:rsid w:val="00BD7FB2"/>
    <w:rsid w:val="00BF5486"/>
    <w:rsid w:val="00BF6D88"/>
    <w:rsid w:val="00C029CF"/>
    <w:rsid w:val="00C1039C"/>
    <w:rsid w:val="00C27A28"/>
    <w:rsid w:val="00C34EEF"/>
    <w:rsid w:val="00C37BD7"/>
    <w:rsid w:val="00C40836"/>
    <w:rsid w:val="00C419A2"/>
    <w:rsid w:val="00C5519C"/>
    <w:rsid w:val="00C55476"/>
    <w:rsid w:val="00C57AA1"/>
    <w:rsid w:val="00C600BB"/>
    <w:rsid w:val="00C60352"/>
    <w:rsid w:val="00C61E9A"/>
    <w:rsid w:val="00C7430A"/>
    <w:rsid w:val="00C83334"/>
    <w:rsid w:val="00C84E1D"/>
    <w:rsid w:val="00C86D5A"/>
    <w:rsid w:val="00C90619"/>
    <w:rsid w:val="00C95F5E"/>
    <w:rsid w:val="00CA5B5C"/>
    <w:rsid w:val="00CC4A35"/>
    <w:rsid w:val="00CD7B05"/>
    <w:rsid w:val="00CE23B4"/>
    <w:rsid w:val="00CE2B5E"/>
    <w:rsid w:val="00CE2CC5"/>
    <w:rsid w:val="00CE42BF"/>
    <w:rsid w:val="00CF56B9"/>
    <w:rsid w:val="00D02337"/>
    <w:rsid w:val="00D02638"/>
    <w:rsid w:val="00D07600"/>
    <w:rsid w:val="00D1056C"/>
    <w:rsid w:val="00D11411"/>
    <w:rsid w:val="00D16939"/>
    <w:rsid w:val="00D3307D"/>
    <w:rsid w:val="00D33394"/>
    <w:rsid w:val="00D35708"/>
    <w:rsid w:val="00D359C1"/>
    <w:rsid w:val="00D36D96"/>
    <w:rsid w:val="00D379CE"/>
    <w:rsid w:val="00D4687D"/>
    <w:rsid w:val="00D47B69"/>
    <w:rsid w:val="00D52B08"/>
    <w:rsid w:val="00D637DB"/>
    <w:rsid w:val="00D670F3"/>
    <w:rsid w:val="00D70C8B"/>
    <w:rsid w:val="00D74221"/>
    <w:rsid w:val="00D76092"/>
    <w:rsid w:val="00D81799"/>
    <w:rsid w:val="00D87F1F"/>
    <w:rsid w:val="00D925A4"/>
    <w:rsid w:val="00DA0888"/>
    <w:rsid w:val="00DA10A7"/>
    <w:rsid w:val="00DA1190"/>
    <w:rsid w:val="00DA5401"/>
    <w:rsid w:val="00DA665D"/>
    <w:rsid w:val="00DB0B2E"/>
    <w:rsid w:val="00DB65DE"/>
    <w:rsid w:val="00DC5BBD"/>
    <w:rsid w:val="00DC7612"/>
    <w:rsid w:val="00DD5164"/>
    <w:rsid w:val="00DE27F5"/>
    <w:rsid w:val="00DE2A82"/>
    <w:rsid w:val="00DF1901"/>
    <w:rsid w:val="00E03412"/>
    <w:rsid w:val="00E05359"/>
    <w:rsid w:val="00E05F8A"/>
    <w:rsid w:val="00E27BD6"/>
    <w:rsid w:val="00E30EB2"/>
    <w:rsid w:val="00E31554"/>
    <w:rsid w:val="00E45055"/>
    <w:rsid w:val="00E5113E"/>
    <w:rsid w:val="00E517B4"/>
    <w:rsid w:val="00E5280A"/>
    <w:rsid w:val="00E612BB"/>
    <w:rsid w:val="00E65CC3"/>
    <w:rsid w:val="00EC0AF0"/>
    <w:rsid w:val="00EC269E"/>
    <w:rsid w:val="00EC3D01"/>
    <w:rsid w:val="00EC4CF8"/>
    <w:rsid w:val="00EC52B3"/>
    <w:rsid w:val="00ED18B0"/>
    <w:rsid w:val="00ED5864"/>
    <w:rsid w:val="00F16DC1"/>
    <w:rsid w:val="00F36E96"/>
    <w:rsid w:val="00F600D8"/>
    <w:rsid w:val="00F61E32"/>
    <w:rsid w:val="00F62850"/>
    <w:rsid w:val="00F67D3B"/>
    <w:rsid w:val="00F80C2B"/>
    <w:rsid w:val="00F92AF2"/>
    <w:rsid w:val="00FB4C7D"/>
    <w:rsid w:val="00FC27A1"/>
    <w:rsid w:val="00FC3E97"/>
    <w:rsid w:val="00FD0B10"/>
    <w:rsid w:val="00FD3700"/>
    <w:rsid w:val="00FD53B4"/>
    <w:rsid w:val="00FD6360"/>
    <w:rsid w:val="00FE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C8CC6E"/>
  <w15:chartTrackingRefBased/>
  <w15:docId w15:val="{0682B7C5-005D-4734-B8D7-C5E24513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S Sans Serif" w:eastAsia="Times New Roman" w:hAnsi="MS Sans Serif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1A0F"/>
    <w:rPr>
      <w:rFonts w:ascii="NewsGotT" w:hAnsi="NewsGotT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88641C"/>
    <w:rPr>
      <w:color w:val="0000FF"/>
      <w:u w:val="single"/>
    </w:rPr>
  </w:style>
  <w:style w:type="table" w:styleId="TableGrid">
    <w:name w:val="Table Grid"/>
    <w:basedOn w:val="TableNormal"/>
    <w:rsid w:val="00407B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750D52"/>
    <w:rPr>
      <w:color w:val="800080"/>
      <w:u w:val="single"/>
    </w:rPr>
  </w:style>
  <w:style w:type="paragraph" w:styleId="BodyText">
    <w:name w:val="Body Text"/>
    <w:basedOn w:val="Normal"/>
    <w:rsid w:val="008F356B"/>
    <w:pPr>
      <w:jc w:val="both"/>
    </w:pPr>
    <w:rPr>
      <w:rFonts w:ascii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9A0716"/>
    <w:rPr>
      <w:lang w:eastAsia="en-US"/>
    </w:rPr>
  </w:style>
  <w:style w:type="paragraph" w:styleId="BalloonText">
    <w:name w:val="Balloon Text"/>
    <w:basedOn w:val="Normal"/>
    <w:link w:val="BalloonTextChar"/>
    <w:rsid w:val="009A0716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9A071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4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u&#237;s\Application%20Data\Microsoft\Templates\Modelo%20Doutorament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CE035E655E574692A61C70F2DEA094" ma:contentTypeVersion="1" ma:contentTypeDescription="Create a new document." ma:contentTypeScope="" ma:versionID="ab7736cf73e86aeea50a58a8237c53b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3C836A-D9ED-4491-AF0C-532431D773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D0E450-C9BF-427C-BA49-034FD94CAA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17DFC67-B1E0-40D0-81D5-42DC91E708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CF05C1-0764-4B2D-9140-2B28FBFA6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Doutoramento.dot</Template>
  <TotalTime>10</TotalTime>
  <Pages>1</Pages>
  <Words>2266</Words>
  <Characters>12237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Universidade do Minho</vt:lpstr>
      <vt:lpstr>Universidade do Minho</vt:lpstr>
    </vt:vector>
  </TitlesOfParts>
  <Company>Protocolo MS-FCCN/1-5</Company>
  <LinksUpToDate>false</LinksUpToDate>
  <CharactersWithSpaces>14475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Universidade do Minho</dc:title>
  <dc:subject/>
  <dc:creator>EEUM - Conselho Científico</dc:creator>
  <cp:keywords/>
  <cp:lastModifiedBy>Diogo José Ferreira Cunha</cp:lastModifiedBy>
  <cp:revision>13</cp:revision>
  <cp:lastPrinted>2002-12-04T09:32:00Z</cp:lastPrinted>
  <dcterms:created xsi:type="dcterms:W3CDTF">2021-10-08T09:27:00Z</dcterms:created>
  <dcterms:modified xsi:type="dcterms:W3CDTF">2024-09-02T10:37:00Z</dcterms:modified>
  <cp:contentStatus/>
</cp:coreProperties>
</file>